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262E1" w14:textId="1744736D" w:rsidR="00E61C5C" w:rsidRPr="007B72A9" w:rsidRDefault="000028D5" w:rsidP="000028D5">
      <w:pPr>
        <w:pStyle w:val="Heading1"/>
      </w:pPr>
      <w:bookmarkStart w:id="0" w:name="_Toc66176862"/>
      <w:bookmarkStart w:id="1" w:name="_Toc66176888"/>
      <w:bookmarkStart w:id="2" w:name="_Toc66179021"/>
      <w:r>
        <w:t>release notes</w:t>
      </w:r>
      <w:bookmarkEnd w:id="0"/>
      <w:bookmarkEnd w:id="1"/>
      <w:bookmarkEnd w:id="2"/>
    </w:p>
    <w:p w14:paraId="53481D31" w14:textId="37A9119D" w:rsidR="00554C23" w:rsidRPr="00B14B1D" w:rsidRDefault="00F1516B" w:rsidP="000028D5">
      <w:pPr>
        <w:pStyle w:val="Heading2"/>
      </w:pPr>
      <w:r>
        <w:t>Hotel Rules</w:t>
      </w:r>
      <w:r w:rsidR="00AC334E">
        <w:t xml:space="preserve"> by </w:t>
      </w:r>
      <w:r w:rsidR="00E1262A">
        <w:t>Booking Code</w:t>
      </w:r>
    </w:p>
    <w:p w14:paraId="3314425C" w14:textId="2B428E34" w:rsidR="000028D5" w:rsidRDefault="000028D5" w:rsidP="000028D5"/>
    <w:tbl>
      <w:tblPr>
        <w:tblStyle w:val="GridTable6Colorful-Accent3"/>
        <w:tblW w:w="0" w:type="auto"/>
        <w:tblLook w:val="04A0" w:firstRow="1" w:lastRow="0" w:firstColumn="1" w:lastColumn="0" w:noHBand="0" w:noVBand="1"/>
      </w:tblPr>
      <w:tblGrid>
        <w:gridCol w:w="4315"/>
        <w:gridCol w:w="6441"/>
      </w:tblGrid>
      <w:tr w:rsidR="000028D5" w14:paraId="45840125" w14:textId="77777777" w:rsidTr="00932B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1104231" w14:textId="0135B67C" w:rsidR="000028D5" w:rsidRDefault="000028D5" w:rsidP="000028D5">
            <w:r>
              <w:t>Release Number</w:t>
            </w:r>
          </w:p>
        </w:tc>
        <w:tc>
          <w:tcPr>
            <w:tcW w:w="6441" w:type="dxa"/>
          </w:tcPr>
          <w:p w14:paraId="27C82D71" w14:textId="169B267F" w:rsidR="000028D5" w:rsidRDefault="00253333" w:rsidP="000028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Model X </w:t>
            </w:r>
            <w:proofErr w:type="spellStart"/>
            <w:r>
              <w:t>ver</w:t>
            </w:r>
            <w:proofErr w:type="spellEnd"/>
            <w:r>
              <w:t xml:space="preserve"> 11</w:t>
            </w:r>
          </w:p>
        </w:tc>
      </w:tr>
      <w:tr w:rsidR="000028D5" w14:paraId="69E31C71" w14:textId="77777777" w:rsidTr="00932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742CD203" w14:textId="37C2674A" w:rsidR="000028D5" w:rsidRDefault="000028D5" w:rsidP="000028D5">
            <w:r>
              <w:t>Last Updated Date</w:t>
            </w:r>
          </w:p>
        </w:tc>
        <w:tc>
          <w:tcPr>
            <w:tcW w:w="6441" w:type="dxa"/>
          </w:tcPr>
          <w:p w14:paraId="7681BAAB" w14:textId="280FCC0C" w:rsidR="000028D5" w:rsidRDefault="00253333" w:rsidP="000028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 17, 2022</w:t>
            </w:r>
          </w:p>
        </w:tc>
      </w:tr>
      <w:tr w:rsidR="000028D5" w14:paraId="7091FDE7" w14:textId="77777777" w:rsidTr="00932B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8C711A9" w14:textId="71B231D0" w:rsidR="000028D5" w:rsidRDefault="004C71F3" w:rsidP="000028D5">
            <w:r>
              <w:rPr>
                <w:color w:val="FF5E6F" w:themeColor="accent1"/>
              </w:rPr>
              <w:t xml:space="preserve">Release Notes </w:t>
            </w:r>
            <w:r w:rsidR="000028D5" w:rsidRPr="000028D5">
              <w:rPr>
                <w:color w:val="FF5E6F" w:themeColor="accent1"/>
              </w:rPr>
              <w:t>Change History</w:t>
            </w:r>
            <w:r w:rsidR="000028D5" w:rsidRPr="000028D5">
              <w:rPr>
                <w:b w:val="0"/>
                <w:bCs w:val="0"/>
                <w:color w:val="FF5E6F" w:themeColor="accent1"/>
              </w:rPr>
              <w:t xml:space="preserve"> </w:t>
            </w:r>
            <w:r w:rsidR="000028D5" w:rsidRPr="000028D5">
              <w:rPr>
                <w:b w:val="0"/>
                <w:bCs w:val="0"/>
              </w:rPr>
              <w:t>(not</w:t>
            </w:r>
            <w:r w:rsidR="0056171F">
              <w:rPr>
                <w:b w:val="0"/>
                <w:bCs w:val="0"/>
              </w:rPr>
              <w:t>e</w:t>
            </w:r>
            <w:r w:rsidR="000028D5" w:rsidRPr="000028D5">
              <w:rPr>
                <w:b w:val="0"/>
                <w:bCs w:val="0"/>
              </w:rPr>
              <w:t xml:space="preserve"> what was added</w:t>
            </w:r>
            <w:r w:rsidR="0056171F">
              <w:rPr>
                <w:b w:val="0"/>
                <w:bCs w:val="0"/>
              </w:rPr>
              <w:t>/</w:t>
            </w:r>
            <w:r w:rsidR="000028D5" w:rsidRPr="000028D5">
              <w:rPr>
                <w:b w:val="0"/>
                <w:bCs w:val="0"/>
              </w:rPr>
              <w:t>modified/removed in an update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6441" w:type="dxa"/>
          </w:tcPr>
          <w:p w14:paraId="3CC5016D" w14:textId="77777777" w:rsidR="006505C1" w:rsidRDefault="00B65ACC" w:rsidP="00B65A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Added </w:t>
            </w:r>
            <w:proofErr w:type="spellStart"/>
            <w:r w:rsidR="006505C1">
              <w:t>HotelAggregator</w:t>
            </w:r>
            <w:proofErr w:type="spellEnd"/>
            <w:r>
              <w:t xml:space="preserve"> field in </w:t>
            </w:r>
            <w:r w:rsidR="00BA0F36">
              <w:t xml:space="preserve">RULES </w:t>
            </w:r>
            <w:r w:rsidR="006505C1">
              <w:t xml:space="preserve">by booking code </w:t>
            </w:r>
            <w:r w:rsidR="00BA0F36">
              <w:t>request</w:t>
            </w:r>
            <w:r w:rsidR="006505C1">
              <w:t>.</w:t>
            </w:r>
          </w:p>
          <w:p w14:paraId="68E7152C" w14:textId="4B326522" w:rsidR="00B65ACC" w:rsidRDefault="006505C1" w:rsidP="00B65A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Added Authority field in RULES response.  </w:t>
            </w:r>
          </w:p>
          <w:p w14:paraId="0424349F" w14:textId="51D32DC9" w:rsidR="00B65ACC" w:rsidRDefault="00B65ACC" w:rsidP="00B65A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Changed </w:t>
            </w:r>
            <w:proofErr w:type="spellStart"/>
            <w:r>
              <w:t>currencyCode</w:t>
            </w:r>
            <w:proofErr w:type="spellEnd"/>
            <w:r>
              <w:t xml:space="preserve"> to </w:t>
            </w:r>
            <w:proofErr w:type="spellStart"/>
            <w:r>
              <w:t>CurrencyCode</w:t>
            </w:r>
            <w:proofErr w:type="spellEnd"/>
            <w:r w:rsidR="00457F2F">
              <w:t>, plus new formats.</w:t>
            </w:r>
          </w:p>
          <w:p w14:paraId="7C035FFF" w14:textId="77777777" w:rsidR="00B65ACC" w:rsidRDefault="00B65ACC" w:rsidP="00B65A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 amount values are no longer enclosed with quotation marks.</w:t>
            </w:r>
          </w:p>
          <w:p w14:paraId="2886A83C" w14:textId="77777777" w:rsidR="00B65ACC" w:rsidRDefault="00B65ACC" w:rsidP="00B65A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 true/false values are no longer enclosed with quotation marks.</w:t>
            </w:r>
          </w:p>
          <w:p w14:paraId="17FD6ED7" w14:textId="01834690" w:rsidR="000028D5" w:rsidRDefault="0032467F" w:rsidP="00B65A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Created new Rules by </w:t>
            </w:r>
            <w:r w:rsidR="00B65ACC">
              <w:t xml:space="preserve">Offer ID </w:t>
            </w:r>
            <w:r>
              <w:t xml:space="preserve">request type.  This is the preferred request type.  </w:t>
            </w:r>
            <w:r w:rsidR="007117A3">
              <w:t>It is explained in a separate document.</w:t>
            </w:r>
          </w:p>
        </w:tc>
      </w:tr>
    </w:tbl>
    <w:p w14:paraId="33561F02" w14:textId="023300C6" w:rsidR="000028D5" w:rsidRDefault="000028D5" w:rsidP="000028D5"/>
    <w:p w14:paraId="268CBB50" w14:textId="6C2BCC41" w:rsidR="00554C23" w:rsidRDefault="00554C23" w:rsidP="00D14783">
      <w:pPr>
        <w:rPr>
          <w:noProof/>
        </w:rPr>
      </w:pPr>
    </w:p>
    <w:p w14:paraId="4ACC018F" w14:textId="5EAC98C5" w:rsidR="0095356C" w:rsidRPr="007B72A9" w:rsidRDefault="0095356C" w:rsidP="007B72A9">
      <w:bookmarkStart w:id="3" w:name="_Toc405969879"/>
    </w:p>
    <w:bookmarkEnd w:id="3"/>
    <w:p w14:paraId="0AD99A69" w14:textId="55147270" w:rsidR="00392BAB" w:rsidRDefault="00392BAB" w:rsidP="00D14783"/>
    <w:tbl>
      <w:tblPr>
        <w:tblStyle w:val="TableGridLight"/>
        <w:tblW w:w="10350" w:type="dxa"/>
        <w:tblLook w:val="04A0" w:firstRow="1" w:lastRow="0" w:firstColumn="1" w:lastColumn="0" w:noHBand="0" w:noVBand="1"/>
      </w:tblPr>
      <w:tblGrid>
        <w:gridCol w:w="2429"/>
        <w:gridCol w:w="1320"/>
        <w:gridCol w:w="2637"/>
        <w:gridCol w:w="1325"/>
        <w:gridCol w:w="2639"/>
      </w:tblGrid>
      <w:tr w:rsidR="0056171F" w:rsidRPr="00B927AB" w14:paraId="0D28DB7E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11C9FE2E" w14:textId="77777777" w:rsidR="0056171F" w:rsidRPr="00D420A8" w:rsidRDefault="0056171F" w:rsidP="0056171F">
            <w:pPr>
              <w:rPr>
                <w:rStyle w:val="sbrace"/>
                <w:rFonts w:ascii="Arial Black" w:hAnsi="Arial Black" w:cs="Arial"/>
                <w:b/>
              </w:rPr>
            </w:pPr>
            <w:r>
              <w:rPr>
                <w:rStyle w:val="sbrace"/>
                <w:rFonts w:ascii="Arial Black" w:hAnsi="Arial Black" w:cs="Arial"/>
                <w:b/>
              </w:rPr>
              <w:t>S</w:t>
            </w:r>
            <w:r>
              <w:rPr>
                <w:rStyle w:val="sbrace"/>
                <w:rFonts w:ascii="Arial Black" w:hAnsi="Arial Black"/>
                <w:b/>
              </w:rPr>
              <w:t>ummary</w:t>
            </w:r>
          </w:p>
        </w:tc>
      </w:tr>
      <w:tr w:rsidR="0056171F" w:rsidRPr="00B927AB" w14:paraId="0482D318" w14:textId="77777777" w:rsidTr="009E71A0">
        <w:trPr>
          <w:cantSplit/>
        </w:trPr>
        <w:tc>
          <w:tcPr>
            <w:tcW w:w="2429" w:type="dxa"/>
          </w:tcPr>
          <w:p w14:paraId="67046777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Detailed description of feature or change:</w:t>
            </w:r>
          </w:p>
        </w:tc>
        <w:tc>
          <w:tcPr>
            <w:tcW w:w="7921" w:type="dxa"/>
            <w:gridSpan w:val="4"/>
          </w:tcPr>
          <w:p w14:paraId="7C49223F" w14:textId="77777777" w:rsidR="0056171F" w:rsidRDefault="00AE4434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Upgrade message to Model X,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11.  Create fields to request detailed rate information (rules) from the specific source (aggregator:  Travelport, Expedia, Booking.com) from which the rate was returned in the availability response.</w:t>
            </w:r>
          </w:p>
          <w:p w14:paraId="2F0240F5" w14:textId="531FC2DC" w:rsidR="000B19EB" w:rsidRPr="00E858F4" w:rsidRDefault="000B19EB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Normalized field responses from Travelport, Expedia, and Booking.com.</w:t>
            </w:r>
          </w:p>
        </w:tc>
      </w:tr>
      <w:tr w:rsidR="0056171F" w:rsidRPr="00B927AB" w14:paraId="33EE4FC7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1E68C22F" w14:textId="77777777" w:rsidR="0056171F" w:rsidRPr="003770F4" w:rsidRDefault="0056171F" w:rsidP="0056171F">
            <w:pPr>
              <w:rPr>
                <w:rStyle w:val="sbrace"/>
                <w:rFonts w:ascii="Arial Black" w:hAnsi="Arial Black" w:cs="Arial"/>
                <w:b/>
                <w:bCs/>
              </w:rPr>
            </w:pPr>
            <w:r w:rsidRPr="003770F4">
              <w:rPr>
                <w:rFonts w:ascii="Arial Black" w:hAnsi="Arial Black" w:cs="Arial"/>
                <w:b/>
                <w:bCs/>
              </w:rPr>
              <w:t>Objects/Attributes</w:t>
            </w:r>
          </w:p>
        </w:tc>
      </w:tr>
      <w:tr w:rsidR="0056171F" w:rsidRPr="00B927AB" w14:paraId="70F7A1D3" w14:textId="77777777" w:rsidTr="009E71A0">
        <w:trPr>
          <w:cantSplit/>
          <w:trHeight w:val="300"/>
        </w:trPr>
        <w:tc>
          <w:tcPr>
            <w:tcW w:w="2429" w:type="dxa"/>
          </w:tcPr>
          <w:p w14:paraId="587762CD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Changes to: </w:t>
            </w:r>
            <w:r w:rsidRPr="0017002A">
              <w:rPr>
                <w:rFonts w:ascii="Arial" w:hAnsi="Arial" w:cs="Arial"/>
                <w:sz w:val="18"/>
                <w:szCs w:val="18"/>
              </w:rPr>
              <w:t>(yes / no)</w:t>
            </w:r>
          </w:p>
        </w:tc>
        <w:tc>
          <w:tcPr>
            <w:tcW w:w="1320" w:type="dxa"/>
            <w:shd w:val="clear" w:color="auto" w:fill="F2F2F2" w:themeFill="background1" w:themeFillShade="F2"/>
          </w:tcPr>
          <w:p w14:paraId="771646AF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Request:</w:t>
            </w:r>
          </w:p>
        </w:tc>
        <w:tc>
          <w:tcPr>
            <w:tcW w:w="2637" w:type="dxa"/>
          </w:tcPr>
          <w:p w14:paraId="2CA29D37" w14:textId="7ACD3F27" w:rsidR="0056171F" w:rsidRPr="00E858F4" w:rsidRDefault="006E5CC3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25" w:type="dxa"/>
            <w:shd w:val="clear" w:color="auto" w:fill="F2F2F2" w:themeFill="background1" w:themeFillShade="F2"/>
          </w:tcPr>
          <w:p w14:paraId="75760159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Response:</w:t>
            </w:r>
          </w:p>
        </w:tc>
        <w:tc>
          <w:tcPr>
            <w:tcW w:w="2639" w:type="dxa"/>
          </w:tcPr>
          <w:p w14:paraId="4B1EA047" w14:textId="2EFCB3A7" w:rsidR="0056171F" w:rsidRPr="00E858F4" w:rsidRDefault="006E5CC3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56171F" w:rsidRPr="00B927AB" w14:paraId="6D6F1F25" w14:textId="77777777" w:rsidTr="009E71A0">
        <w:trPr>
          <w:cantSplit/>
        </w:trPr>
        <w:tc>
          <w:tcPr>
            <w:tcW w:w="2429" w:type="dxa"/>
          </w:tcPr>
          <w:p w14:paraId="67081A47" w14:textId="77777777" w:rsidR="0056171F" w:rsidRPr="00DB68B0" w:rsidRDefault="0056171F" w:rsidP="0056171F">
            <w:pPr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</w:pPr>
            <w:r w:rsidRPr="00DB68B0"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  <w:lastRenderedPageBreak/>
              <w:t xml:space="preserve">List all new or updated objects and attributes. </w:t>
            </w:r>
          </w:p>
          <w:p w14:paraId="3CE51519" w14:textId="77777777" w:rsidR="0056171F" w:rsidRPr="00E858F4" w:rsidRDefault="0056171F" w:rsidP="0056171F">
            <w:pPr>
              <w:rPr>
                <w:rFonts w:ascii="Arial" w:hAnsi="Arial" w:cs="Arial"/>
                <w:sz w:val="18"/>
                <w:szCs w:val="18"/>
              </w:rPr>
            </w:pPr>
            <w:r w:rsidRPr="00E858F4">
              <w:rPr>
                <w:rFonts w:ascii="Arial" w:hAnsi="Arial" w:cs="Arial"/>
                <w:sz w:val="18"/>
                <w:szCs w:val="18"/>
              </w:rPr>
              <w:t xml:space="preserve">Note supported formats and values, min/max length, </w:t>
            </w:r>
            <w:r>
              <w:rPr>
                <w:rFonts w:ascii="Arial" w:hAnsi="Arial" w:cs="Arial"/>
                <w:sz w:val="18"/>
                <w:szCs w:val="18"/>
              </w:rPr>
              <w:t>required/optional</w:t>
            </w:r>
            <w:r w:rsidRPr="00E858F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921" w:type="dxa"/>
            <w:gridSpan w:val="4"/>
          </w:tcPr>
          <w:p w14:paraId="072F0A51" w14:textId="77777777" w:rsidR="001A5973" w:rsidRDefault="001A5973" w:rsidP="001A5973">
            <w:r w:rsidRPr="00873A2F">
              <w:rPr>
                <w:b/>
                <w:bCs/>
                <w:i/>
                <w:iCs/>
                <w:sz w:val="28"/>
                <w:szCs w:val="28"/>
              </w:rPr>
              <w:t>REQUEST CHANGES</w:t>
            </w:r>
            <w:r>
              <w:t xml:space="preserve"> – </w:t>
            </w:r>
          </w:p>
          <w:p w14:paraId="2013F9A5" w14:textId="77777777" w:rsidR="00AA2B38" w:rsidRPr="002A5878" w:rsidRDefault="00AA2B38" w:rsidP="0056171F">
            <w:pPr>
              <w:rPr>
                <w:sz w:val="20"/>
                <w:szCs w:val="20"/>
              </w:rPr>
            </w:pPr>
            <w:r w:rsidRPr="002A5878">
              <w:rPr>
                <w:sz w:val="20"/>
                <w:szCs w:val="20"/>
              </w:rPr>
              <w:t>"</w:t>
            </w:r>
            <w:proofErr w:type="spellStart"/>
            <w:r w:rsidRPr="002A5878">
              <w:rPr>
                <w:sz w:val="20"/>
                <w:szCs w:val="20"/>
              </w:rPr>
              <w:t>OfferQueryHospitalityRequest</w:t>
            </w:r>
            <w:proofErr w:type="spellEnd"/>
            <w:r w:rsidRPr="002A5878">
              <w:rPr>
                <w:sz w:val="20"/>
                <w:szCs w:val="20"/>
              </w:rPr>
              <w:t>": {</w:t>
            </w:r>
          </w:p>
          <w:p w14:paraId="3B672ADC" w14:textId="6B15A2AE" w:rsidR="0056171F" w:rsidRPr="002A5878" w:rsidRDefault="00AA2B38" w:rsidP="0056171F">
            <w:pPr>
              <w:rPr>
                <w:sz w:val="20"/>
                <w:szCs w:val="20"/>
              </w:rPr>
            </w:pPr>
            <w:r w:rsidRPr="002A5878">
              <w:rPr>
                <w:sz w:val="20"/>
                <w:szCs w:val="20"/>
              </w:rPr>
              <w:t xml:space="preserve">       </w:t>
            </w:r>
            <w:r w:rsidR="00E02D4D" w:rsidRPr="002A5878">
              <w:rPr>
                <w:sz w:val="20"/>
                <w:szCs w:val="20"/>
                <w:highlight w:val="yellow"/>
              </w:rPr>
              <w:t>"</w:t>
            </w:r>
            <w:proofErr w:type="spellStart"/>
            <w:r w:rsidR="00E02D4D" w:rsidRPr="002A5878">
              <w:rPr>
                <w:sz w:val="20"/>
                <w:szCs w:val="20"/>
                <w:highlight w:val="yellow"/>
              </w:rPr>
              <w:t>HotelAggregator</w:t>
            </w:r>
            <w:proofErr w:type="spellEnd"/>
            <w:r w:rsidR="00E02D4D" w:rsidRPr="002A5878">
              <w:rPr>
                <w:sz w:val="20"/>
                <w:szCs w:val="20"/>
                <w:highlight w:val="yellow"/>
              </w:rPr>
              <w:t>": "Travelport",</w:t>
            </w:r>
            <w:r w:rsidRPr="002A5878">
              <w:rPr>
                <w:sz w:val="20"/>
                <w:szCs w:val="20"/>
              </w:rPr>
              <w:t xml:space="preserve">     </w:t>
            </w:r>
          </w:p>
          <w:p w14:paraId="380ED463" w14:textId="4E5358CD" w:rsidR="00AA2B38" w:rsidRPr="002A5878" w:rsidRDefault="00AA2B38" w:rsidP="00AA2B3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2A5878">
              <w:rPr>
                <w:rFonts w:ascii="Arial" w:hAnsi="Arial" w:cs="Arial"/>
                <w:sz w:val="20"/>
                <w:szCs w:val="20"/>
              </w:rPr>
              <w:t>New required field.</w:t>
            </w:r>
            <w:r w:rsidR="00F25D68">
              <w:rPr>
                <w:rFonts w:ascii="Arial" w:hAnsi="Arial" w:cs="Arial"/>
                <w:sz w:val="20"/>
                <w:szCs w:val="20"/>
              </w:rPr>
              <w:t xml:space="preserve">  Defines source of rate in rules request</w:t>
            </w:r>
          </w:p>
          <w:p w14:paraId="23393545" w14:textId="64D52C41" w:rsidR="00AA2B38" w:rsidRDefault="00AA2B38" w:rsidP="00AA2B3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2A5878">
              <w:rPr>
                <w:rFonts w:ascii="Arial" w:hAnsi="Arial" w:cs="Arial"/>
                <w:sz w:val="20"/>
                <w:szCs w:val="20"/>
              </w:rPr>
              <w:t>Acceptable values: {Travelport, Expedia, Booking</w:t>
            </w:r>
            <w:r w:rsidR="002A5878" w:rsidRPr="002A5878">
              <w:rPr>
                <w:rFonts w:ascii="Arial" w:hAnsi="Arial" w:cs="Arial"/>
                <w:sz w:val="20"/>
                <w:szCs w:val="20"/>
              </w:rPr>
              <w:t>}</w:t>
            </w:r>
          </w:p>
          <w:p w14:paraId="610FB551" w14:textId="509F8B1D" w:rsidR="00A66F6B" w:rsidRDefault="00A66F6B" w:rsidP="00A66F6B">
            <w:pPr>
              <w:rPr>
                <w:rFonts w:ascii="Arial" w:hAnsi="Arial" w:cs="Arial"/>
                <w:sz w:val="20"/>
              </w:rPr>
            </w:pPr>
          </w:p>
          <w:p w14:paraId="2187F022" w14:textId="77777777" w:rsidR="00420757" w:rsidRDefault="00CA61CD" w:rsidP="00420757">
            <w:r>
              <w:t xml:space="preserve">  </w:t>
            </w:r>
            <w:r w:rsidR="00420757" w:rsidRPr="00284C20">
              <w:t>"</w:t>
            </w:r>
            <w:proofErr w:type="spellStart"/>
            <w:r w:rsidR="00420757" w:rsidRPr="00284C20">
              <w:t>RateCandidate</w:t>
            </w:r>
            <w:proofErr w:type="spellEnd"/>
            <w:r w:rsidR="00420757" w:rsidRPr="00284C20">
              <w:t>": [</w:t>
            </w:r>
            <w:r w:rsidR="00420757" w:rsidRPr="00284C20">
              <w:br/>
              <w:t>{</w:t>
            </w:r>
            <w:r w:rsidR="00420757" w:rsidRPr="00284C20">
              <w:br/>
              <w:t>"@type": "</w:t>
            </w:r>
            <w:proofErr w:type="spellStart"/>
            <w:r w:rsidR="00420757" w:rsidRPr="00284C20">
              <w:t>RateCandidateDetail</w:t>
            </w:r>
            <w:proofErr w:type="spellEnd"/>
            <w:r w:rsidR="00420757" w:rsidRPr="00284C20">
              <w:t>",</w:t>
            </w:r>
            <w:r w:rsidR="00420757" w:rsidRPr="00284C20">
              <w:br/>
              <w:t>"</w:t>
            </w:r>
            <w:proofErr w:type="spellStart"/>
            <w:r w:rsidR="00420757" w:rsidRPr="00284C20">
              <w:t>rateCode</w:t>
            </w:r>
            <w:proofErr w:type="spellEnd"/>
            <w:r w:rsidR="00420757" w:rsidRPr="00284C20">
              <w:t>": "PSF3",</w:t>
            </w:r>
          </w:p>
          <w:p w14:paraId="7714063D" w14:textId="77777777" w:rsidR="00420757" w:rsidRDefault="00420757" w:rsidP="00420757">
            <w:r>
              <w:t>“rateCategory”:”10”,</w:t>
            </w:r>
          </w:p>
          <w:p w14:paraId="564053B6" w14:textId="77777777" w:rsidR="00420757" w:rsidRPr="00284C20" w:rsidRDefault="00420757" w:rsidP="00420757">
            <w:r>
              <w:t>“rateID”:”1234578”,</w:t>
            </w:r>
            <w:r w:rsidRPr="00284C20">
              <w:br/>
              <w:t>"</w:t>
            </w:r>
            <w:proofErr w:type="spellStart"/>
            <w:r w:rsidRPr="00284C20">
              <w:t>chainCode</w:t>
            </w:r>
            <w:proofErr w:type="spellEnd"/>
            <w:r w:rsidRPr="00284C20">
              <w:t>": "RC",</w:t>
            </w:r>
            <w:r w:rsidRPr="00284C20">
              <w:br/>
              <w:t>"</w:t>
            </w:r>
            <w:proofErr w:type="spellStart"/>
            <w:r w:rsidRPr="00284C20">
              <w:t>propertyCode</w:t>
            </w:r>
            <w:proofErr w:type="spellEnd"/>
            <w:r w:rsidRPr="00284C20">
              <w:t>": "G1376"</w:t>
            </w:r>
            <w:r w:rsidRPr="00284C20">
              <w:br/>
              <w:t>}</w:t>
            </w:r>
            <w:r w:rsidRPr="00284C20">
              <w:br/>
              <w:t>]</w:t>
            </w:r>
          </w:p>
          <w:p w14:paraId="13A8B161" w14:textId="7CD84933" w:rsidR="00CA61CD" w:rsidRPr="00A66F6B" w:rsidRDefault="00CA61CD" w:rsidP="00A66F6B">
            <w:pPr>
              <w:rPr>
                <w:rFonts w:ascii="Arial" w:hAnsi="Arial" w:cs="Arial"/>
                <w:sz w:val="20"/>
              </w:rPr>
            </w:pPr>
          </w:p>
          <w:p w14:paraId="7ADDFBB4" w14:textId="77777777" w:rsidR="00206AB6" w:rsidRDefault="00206AB6" w:rsidP="00206AB6"/>
          <w:p w14:paraId="1B10B516" w14:textId="310E22F9" w:rsidR="00206AB6" w:rsidRDefault="00206AB6" w:rsidP="00206AB6">
            <w:r>
              <w:t xml:space="preserve">RESPONSE CHANGES – </w:t>
            </w:r>
          </w:p>
          <w:p w14:paraId="06608A98" w14:textId="786160AC" w:rsidR="00206AB6" w:rsidRDefault="00634C57" w:rsidP="00206AB6">
            <w:r>
              <w:t>Room description information:</w:t>
            </w:r>
          </w:p>
          <w:p w14:paraId="3F633D60" w14:textId="77777777" w:rsidR="00634C57" w:rsidRPr="00625491" w:rsidRDefault="00634C57" w:rsidP="00634C57">
            <w:pPr>
              <w:rPr>
                <w:highlight w:val="yellow"/>
              </w:rPr>
            </w:pPr>
            <w:r w:rsidRPr="00625491">
              <w:rPr>
                <w:highlight w:val="yellow"/>
              </w:rPr>
              <w:t>"</w:t>
            </w:r>
            <w:proofErr w:type="spellStart"/>
            <w:r w:rsidRPr="00625491">
              <w:rPr>
                <w:highlight w:val="yellow"/>
              </w:rPr>
              <w:t>RoomType</w:t>
            </w:r>
            <w:proofErr w:type="spellEnd"/>
            <w:r w:rsidRPr="00625491">
              <w:rPr>
                <w:highlight w:val="yellow"/>
              </w:rPr>
              <w:t>": {</w:t>
            </w:r>
          </w:p>
          <w:p w14:paraId="5D3663D7" w14:textId="77777777" w:rsidR="00634C57" w:rsidRPr="00625491" w:rsidRDefault="00634C57" w:rsidP="00634C57">
            <w:pPr>
              <w:rPr>
                <w:highlight w:val="yellow"/>
              </w:rPr>
            </w:pPr>
            <w:r w:rsidRPr="00625491">
              <w:rPr>
                <w:highlight w:val="yellow"/>
              </w:rPr>
              <w:t xml:space="preserve">                        "@type": "</w:t>
            </w:r>
            <w:proofErr w:type="spellStart"/>
            <w:r w:rsidRPr="00625491">
              <w:rPr>
                <w:highlight w:val="yellow"/>
              </w:rPr>
              <w:t>RoomTypeDetail</w:t>
            </w:r>
            <w:proofErr w:type="spellEnd"/>
            <w:r w:rsidRPr="00625491">
              <w:rPr>
                <w:highlight w:val="yellow"/>
              </w:rPr>
              <w:t>",</w:t>
            </w:r>
          </w:p>
          <w:p w14:paraId="0AA11264" w14:textId="77777777" w:rsidR="00634C57" w:rsidRPr="00625491" w:rsidRDefault="00634C57" w:rsidP="00634C57">
            <w:pPr>
              <w:rPr>
                <w:highlight w:val="yellow"/>
              </w:rPr>
            </w:pPr>
            <w:r w:rsidRPr="00625491">
              <w:rPr>
                <w:highlight w:val="yellow"/>
              </w:rPr>
              <w:t xml:space="preserve">                        "</w:t>
            </w:r>
            <w:proofErr w:type="spellStart"/>
            <w:r w:rsidRPr="00625491">
              <w:rPr>
                <w:highlight w:val="yellow"/>
              </w:rPr>
              <w:t>RoomCharacteristics</w:t>
            </w:r>
            <w:proofErr w:type="spellEnd"/>
            <w:r w:rsidRPr="00625491">
              <w:rPr>
                <w:highlight w:val="yellow"/>
              </w:rPr>
              <w:t>": {</w:t>
            </w:r>
          </w:p>
          <w:p w14:paraId="604B2D4A" w14:textId="77777777" w:rsidR="00634C57" w:rsidRPr="00625491" w:rsidRDefault="00634C57" w:rsidP="00634C57">
            <w:pPr>
              <w:rPr>
                <w:highlight w:val="yellow"/>
              </w:rPr>
            </w:pPr>
            <w:r w:rsidRPr="00625491">
              <w:rPr>
                <w:highlight w:val="yellow"/>
              </w:rPr>
              <w:t xml:space="preserve">                            "@type": "</w:t>
            </w:r>
            <w:proofErr w:type="spellStart"/>
            <w:r w:rsidRPr="00625491">
              <w:rPr>
                <w:highlight w:val="yellow"/>
              </w:rPr>
              <w:t>RoomCharacteristics</w:t>
            </w:r>
            <w:proofErr w:type="spellEnd"/>
            <w:r w:rsidRPr="00625491">
              <w:rPr>
                <w:highlight w:val="yellow"/>
              </w:rPr>
              <w:t>",</w:t>
            </w:r>
          </w:p>
          <w:p w14:paraId="3F155B1B" w14:textId="77777777" w:rsidR="00634C57" w:rsidRPr="00625491" w:rsidRDefault="00634C57" w:rsidP="00634C57">
            <w:pPr>
              <w:rPr>
                <w:highlight w:val="yellow"/>
              </w:rPr>
            </w:pPr>
            <w:r w:rsidRPr="00625491">
              <w:rPr>
                <w:highlight w:val="yellow"/>
              </w:rPr>
              <w:t xml:space="preserve">                            "</w:t>
            </w:r>
            <w:proofErr w:type="spellStart"/>
            <w:r w:rsidRPr="00625491">
              <w:rPr>
                <w:highlight w:val="yellow"/>
              </w:rPr>
              <w:t>wifiIncluded</w:t>
            </w:r>
            <w:proofErr w:type="spellEnd"/>
            <w:r w:rsidRPr="00625491">
              <w:rPr>
                <w:highlight w:val="yellow"/>
              </w:rPr>
              <w:t>": "No",</w:t>
            </w:r>
          </w:p>
          <w:p w14:paraId="3154F1E0" w14:textId="77777777" w:rsidR="00634C57" w:rsidRPr="00625491" w:rsidRDefault="00634C57" w:rsidP="00634C57">
            <w:pPr>
              <w:rPr>
                <w:highlight w:val="yellow"/>
              </w:rPr>
            </w:pPr>
            <w:r w:rsidRPr="00625491">
              <w:rPr>
                <w:highlight w:val="yellow"/>
              </w:rPr>
              <w:t xml:space="preserve">                            "</w:t>
            </w:r>
            <w:proofErr w:type="spellStart"/>
            <w:r w:rsidRPr="00625491">
              <w:rPr>
                <w:highlight w:val="yellow"/>
              </w:rPr>
              <w:t>BedConfiguration</w:t>
            </w:r>
            <w:proofErr w:type="spellEnd"/>
            <w:r w:rsidRPr="00625491">
              <w:rPr>
                <w:highlight w:val="yellow"/>
              </w:rPr>
              <w:t>": [{</w:t>
            </w:r>
          </w:p>
          <w:p w14:paraId="22CFFAC4" w14:textId="77777777" w:rsidR="00634C57" w:rsidRPr="00625491" w:rsidRDefault="00634C57" w:rsidP="00634C57">
            <w:pPr>
              <w:rPr>
                <w:highlight w:val="yellow"/>
              </w:rPr>
            </w:pPr>
            <w:r w:rsidRPr="00625491">
              <w:rPr>
                <w:highlight w:val="yellow"/>
              </w:rPr>
              <w:t xml:space="preserve">                                    "quantity": 2,</w:t>
            </w:r>
          </w:p>
          <w:p w14:paraId="1FD3E342" w14:textId="77777777" w:rsidR="00634C57" w:rsidRPr="00625491" w:rsidRDefault="00634C57" w:rsidP="00634C57">
            <w:pPr>
              <w:rPr>
                <w:highlight w:val="yellow"/>
              </w:rPr>
            </w:pPr>
            <w:r w:rsidRPr="00625491">
              <w:rPr>
                <w:highlight w:val="yellow"/>
              </w:rPr>
              <w:t xml:space="preserve">                                    "</w:t>
            </w:r>
            <w:proofErr w:type="spellStart"/>
            <w:r w:rsidRPr="00625491">
              <w:rPr>
                <w:highlight w:val="yellow"/>
              </w:rPr>
              <w:t>bedType</w:t>
            </w:r>
            <w:proofErr w:type="spellEnd"/>
            <w:r w:rsidRPr="00625491">
              <w:rPr>
                <w:highlight w:val="yellow"/>
              </w:rPr>
              <w:t>": "Double",</w:t>
            </w:r>
          </w:p>
          <w:p w14:paraId="1EC21B58" w14:textId="77777777" w:rsidR="00634C57" w:rsidRPr="00625491" w:rsidRDefault="00634C57" w:rsidP="00634C57">
            <w:pPr>
              <w:rPr>
                <w:highlight w:val="yellow"/>
              </w:rPr>
            </w:pPr>
            <w:r w:rsidRPr="00625491">
              <w:rPr>
                <w:highlight w:val="yellow"/>
              </w:rPr>
              <w:t xml:space="preserve">                                    "size": "Double"</w:t>
            </w:r>
          </w:p>
          <w:p w14:paraId="179FB392" w14:textId="77777777" w:rsidR="00634C57" w:rsidRPr="00625491" w:rsidRDefault="00634C57" w:rsidP="00634C57">
            <w:pPr>
              <w:rPr>
                <w:highlight w:val="yellow"/>
              </w:rPr>
            </w:pPr>
            <w:r w:rsidRPr="00625491">
              <w:rPr>
                <w:highlight w:val="yellow"/>
              </w:rPr>
              <w:t xml:space="preserve">                                }</w:t>
            </w:r>
          </w:p>
          <w:p w14:paraId="64B8AF25" w14:textId="77777777" w:rsidR="00634C57" w:rsidRPr="00625491" w:rsidRDefault="00634C57" w:rsidP="00634C57">
            <w:pPr>
              <w:rPr>
                <w:highlight w:val="yellow"/>
              </w:rPr>
            </w:pPr>
            <w:r w:rsidRPr="00625491">
              <w:rPr>
                <w:highlight w:val="yellow"/>
              </w:rPr>
              <w:lastRenderedPageBreak/>
              <w:t xml:space="preserve">                            ]</w:t>
            </w:r>
          </w:p>
          <w:p w14:paraId="1C2406BE" w14:textId="77777777" w:rsidR="00634C57" w:rsidRPr="00625491" w:rsidRDefault="00634C57" w:rsidP="00634C57">
            <w:pPr>
              <w:rPr>
                <w:highlight w:val="yellow"/>
              </w:rPr>
            </w:pPr>
            <w:r w:rsidRPr="00625491">
              <w:rPr>
                <w:highlight w:val="yellow"/>
              </w:rPr>
              <w:t xml:space="preserve">                        },</w:t>
            </w:r>
          </w:p>
          <w:p w14:paraId="2D237ADF" w14:textId="77777777" w:rsidR="00634C57" w:rsidRPr="00625491" w:rsidRDefault="00634C57" w:rsidP="00634C57">
            <w:pPr>
              <w:rPr>
                <w:highlight w:val="yellow"/>
              </w:rPr>
            </w:pPr>
            <w:r w:rsidRPr="00625491">
              <w:rPr>
                <w:highlight w:val="yellow"/>
              </w:rPr>
              <w:t xml:space="preserve">                        "Description": {</w:t>
            </w:r>
          </w:p>
          <w:p w14:paraId="452D7A4E" w14:textId="77777777" w:rsidR="00634C57" w:rsidRPr="00625491" w:rsidRDefault="00634C57" w:rsidP="00634C57">
            <w:pPr>
              <w:rPr>
                <w:highlight w:val="yellow"/>
              </w:rPr>
            </w:pPr>
            <w:r w:rsidRPr="00625491">
              <w:rPr>
                <w:highlight w:val="yellow"/>
              </w:rPr>
              <w:t xml:space="preserve">                            "value": "2 Double Beds "</w:t>
            </w:r>
          </w:p>
          <w:p w14:paraId="7CB9CC23" w14:textId="77777777" w:rsidR="00634C57" w:rsidRDefault="00634C57" w:rsidP="00634C57">
            <w:pPr>
              <w:pBdr>
                <w:bottom w:val="single" w:sz="6" w:space="1" w:color="auto"/>
              </w:pBdr>
            </w:pPr>
            <w:r w:rsidRPr="00625491">
              <w:rPr>
                <w:highlight w:val="yellow"/>
              </w:rPr>
              <w:t xml:space="preserve">                        }</w:t>
            </w:r>
          </w:p>
          <w:p w14:paraId="5126AC51" w14:textId="6E9EEA4E" w:rsidR="008E4C43" w:rsidRDefault="008E4C43" w:rsidP="00206AB6">
            <w:r>
              <w:t>Currency Code changes:</w:t>
            </w:r>
          </w:p>
          <w:p w14:paraId="5C715B8A" w14:textId="77777777" w:rsidR="008E4C43" w:rsidRDefault="008E4C43" w:rsidP="008E4C43">
            <w:r>
              <w:t>"</w:t>
            </w:r>
            <w:proofErr w:type="spellStart"/>
            <w:r w:rsidRPr="008E50D7">
              <w:rPr>
                <w:highlight w:val="yellow"/>
              </w:rPr>
              <w:t>CurrencyCode</w:t>
            </w:r>
            <w:proofErr w:type="spellEnd"/>
            <w:r>
              <w:t>": {</w:t>
            </w:r>
          </w:p>
          <w:p w14:paraId="03D1A716" w14:textId="77777777" w:rsidR="008E4C43" w:rsidRDefault="008E4C43" w:rsidP="008E4C43">
            <w:r>
              <w:t xml:space="preserve">                    </w:t>
            </w:r>
            <w:r w:rsidRPr="008E50D7">
              <w:rPr>
                <w:highlight w:val="yellow"/>
              </w:rPr>
              <w:t>"</w:t>
            </w:r>
            <w:proofErr w:type="spellStart"/>
            <w:r w:rsidRPr="008E50D7">
              <w:rPr>
                <w:highlight w:val="yellow"/>
              </w:rPr>
              <w:t>decimalPlace</w:t>
            </w:r>
            <w:proofErr w:type="spellEnd"/>
            <w:r w:rsidRPr="008E50D7">
              <w:rPr>
                <w:highlight w:val="yellow"/>
              </w:rPr>
              <w:t>": 2,</w:t>
            </w:r>
          </w:p>
          <w:p w14:paraId="1D03A454" w14:textId="77777777" w:rsidR="008E4C43" w:rsidRDefault="008E4C43" w:rsidP="008E4C43">
            <w:r>
              <w:t xml:space="preserve">                    </w:t>
            </w:r>
            <w:r w:rsidRPr="008E50D7">
              <w:rPr>
                <w:highlight w:val="yellow"/>
              </w:rPr>
              <w:t>"value": "USD"</w:t>
            </w:r>
          </w:p>
          <w:p w14:paraId="2FC3D9DF" w14:textId="77777777" w:rsidR="008E4C43" w:rsidRDefault="008E4C43" w:rsidP="008E4C43">
            <w:pPr>
              <w:pBdr>
                <w:bottom w:val="single" w:sz="6" w:space="1" w:color="auto"/>
              </w:pBdr>
            </w:pPr>
            <w:r>
              <w:t xml:space="preserve">                },</w:t>
            </w:r>
          </w:p>
          <w:p w14:paraId="7140060A" w14:textId="627BB630" w:rsidR="008E50D7" w:rsidRDefault="00C2413E" w:rsidP="00206AB6">
            <w:r>
              <w:t>Amounts without quotation marks:</w:t>
            </w:r>
          </w:p>
          <w:p w14:paraId="3F09368A" w14:textId="4FFF7AF9" w:rsidR="00C2413E" w:rsidRDefault="00C2413E" w:rsidP="00206AB6">
            <w:pPr>
              <w:pBdr>
                <w:bottom w:val="single" w:sz="6" w:space="1" w:color="auto"/>
              </w:pBdr>
            </w:pPr>
            <w:r>
              <w:t>"</w:t>
            </w:r>
            <w:proofErr w:type="spellStart"/>
            <w:r>
              <w:t>TotalPrice</w:t>
            </w:r>
            <w:proofErr w:type="spellEnd"/>
            <w:r>
              <w:t xml:space="preserve">": </w:t>
            </w:r>
            <w:r w:rsidRPr="00C2413E">
              <w:rPr>
                <w:highlight w:val="yellow"/>
              </w:rPr>
              <w:t>361.12</w:t>
            </w:r>
            <w:r>
              <w:t>,</w:t>
            </w:r>
          </w:p>
          <w:p w14:paraId="1517BFC8" w14:textId="64E052EF" w:rsidR="00C2413E" w:rsidRDefault="00BF0ABD" w:rsidP="00206AB6">
            <w:r>
              <w:t>True / False values without quotation marks:</w:t>
            </w:r>
          </w:p>
          <w:p w14:paraId="3957AEC4" w14:textId="500297FC" w:rsidR="00BF0ABD" w:rsidRDefault="00BF0ABD" w:rsidP="00BF0ABD">
            <w:pPr>
              <w:pBdr>
                <w:bottom w:val="single" w:sz="6" w:space="1" w:color="auto"/>
              </w:pBdr>
              <w:rPr>
                <w:highlight w:val="yellow"/>
              </w:rPr>
            </w:pPr>
            <w:r w:rsidRPr="00CA70F5">
              <w:rPr>
                <w:highlight w:val="yellow"/>
              </w:rPr>
              <w:t>"</w:t>
            </w:r>
            <w:proofErr w:type="spellStart"/>
            <w:r w:rsidRPr="00CA70F5">
              <w:rPr>
                <w:highlight w:val="yellow"/>
              </w:rPr>
              <w:t>approximateInd</w:t>
            </w:r>
            <w:proofErr w:type="spellEnd"/>
            <w:r w:rsidRPr="00CA70F5">
              <w:rPr>
                <w:highlight w:val="yellow"/>
              </w:rPr>
              <w:t>": true,</w:t>
            </w:r>
          </w:p>
          <w:p w14:paraId="0B48268B" w14:textId="4134091D" w:rsidR="00BF0ABD" w:rsidRPr="00F17153" w:rsidRDefault="00F17153" w:rsidP="00BF0ABD">
            <w:r w:rsidRPr="00F17153">
              <w:t>Commission information:</w:t>
            </w:r>
          </w:p>
          <w:p w14:paraId="513DCFEF" w14:textId="77777777" w:rsidR="00F17153" w:rsidRPr="00F17153" w:rsidRDefault="00F17153" w:rsidP="00F17153">
            <w:r w:rsidRPr="00F17153">
              <w:t xml:space="preserve">                        "Commission": {</w:t>
            </w:r>
          </w:p>
          <w:p w14:paraId="4B5EE994" w14:textId="77777777" w:rsidR="00F17153" w:rsidRPr="00F17153" w:rsidRDefault="00F17153" w:rsidP="00F17153">
            <w:r w:rsidRPr="00F17153">
              <w:t xml:space="preserve">                            "@type": "</w:t>
            </w:r>
            <w:proofErr w:type="spellStart"/>
            <w:r w:rsidRPr="00F17153">
              <w:t>CommissionPercent</w:t>
            </w:r>
            <w:proofErr w:type="spellEnd"/>
            <w:r w:rsidRPr="00F17153">
              <w:t>",</w:t>
            </w:r>
          </w:p>
          <w:p w14:paraId="13339FDF" w14:textId="77777777" w:rsidR="00F17153" w:rsidRPr="00F17153" w:rsidRDefault="00F17153" w:rsidP="00F17153">
            <w:r w:rsidRPr="00F17153">
              <w:t xml:space="preserve">                            "application": "Commissionable",</w:t>
            </w:r>
          </w:p>
          <w:p w14:paraId="3E88DDF7" w14:textId="77777777" w:rsidR="00F17153" w:rsidRPr="00F17153" w:rsidRDefault="00F17153" w:rsidP="00F17153">
            <w:r w:rsidRPr="00F17153">
              <w:t xml:space="preserve">                            "Percent": 10</w:t>
            </w:r>
          </w:p>
          <w:p w14:paraId="23B8302A" w14:textId="6886F06F" w:rsidR="00F17153" w:rsidRDefault="00F17153" w:rsidP="00F17153">
            <w:r w:rsidRPr="00F17153">
              <w:t xml:space="preserve">                        }</w:t>
            </w:r>
          </w:p>
          <w:p w14:paraId="21656582" w14:textId="77777777" w:rsidR="00935991" w:rsidRDefault="00935991" w:rsidP="00935991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"Commission": {</w:t>
            </w:r>
          </w:p>
          <w:p w14:paraId="49F3E94B" w14:textId="77777777" w:rsidR="00935991" w:rsidRDefault="00935991" w:rsidP="00935991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 "@type": 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CommissionAmount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",</w:t>
            </w:r>
          </w:p>
          <w:p w14:paraId="2D49BD83" w14:textId="77777777" w:rsidR="00935991" w:rsidRDefault="00935991" w:rsidP="00935991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 "Amount": {</w:t>
            </w:r>
          </w:p>
          <w:p w14:paraId="00F80736" w14:textId="77777777" w:rsidR="00935991" w:rsidRDefault="00935991" w:rsidP="00935991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     "code": "EUR",</w:t>
            </w:r>
          </w:p>
          <w:p w14:paraId="46395412" w14:textId="3EA4CA7B" w:rsidR="00935991" w:rsidRDefault="00935991" w:rsidP="00935991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 xml:space="preserve">                                "value": </w:t>
            </w:r>
            <w:r w:rsidR="00D14B58"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.0</w:t>
            </w:r>
          </w:p>
          <w:p w14:paraId="205B0BE3" w14:textId="4010918D" w:rsidR="00935991" w:rsidRDefault="00935991" w:rsidP="00935991">
            <w:pPr>
              <w:pStyle w:val="NormalWeb"/>
              <w:pBdr>
                <w:bottom w:val="single" w:sz="6" w:space="1" w:color="auto"/>
              </w:pBdr>
              <w:shd w:val="clear" w:color="auto" w:fill="FFFFFF"/>
              <w:spacing w:before="150" w:beforeAutospacing="0" w:after="165" w:afterAutospacing="0"/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 }</w:t>
            </w:r>
          </w:p>
          <w:p w14:paraId="4D878FCF" w14:textId="77777777" w:rsidR="00935991" w:rsidRDefault="00935991" w:rsidP="00935991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  <w:p w14:paraId="7541D44B" w14:textId="63CD8B69" w:rsidR="00020E1A" w:rsidRDefault="00F205ED" w:rsidP="00F17153">
            <w:r>
              <w:t>Cancel Penalty, Hotel Penalty:</w:t>
            </w:r>
          </w:p>
          <w:p w14:paraId="082905E1" w14:textId="77777777" w:rsidR="00F205ED" w:rsidRPr="002D03DC" w:rsidRDefault="00F205ED" w:rsidP="00F205ED">
            <w:pPr>
              <w:rPr>
                <w:highlight w:val="yellow"/>
              </w:rPr>
            </w:pPr>
            <w:r>
              <w:t xml:space="preserve">                            </w:t>
            </w:r>
            <w:r w:rsidRPr="002D03DC">
              <w:rPr>
                <w:highlight w:val="yellow"/>
              </w:rPr>
              <w:t>"</w:t>
            </w:r>
            <w:proofErr w:type="spellStart"/>
            <w:r w:rsidRPr="002D03DC">
              <w:rPr>
                <w:highlight w:val="yellow"/>
              </w:rPr>
              <w:t>HotelPenalty</w:t>
            </w:r>
            <w:proofErr w:type="spellEnd"/>
            <w:r w:rsidRPr="002D03DC">
              <w:rPr>
                <w:highlight w:val="yellow"/>
              </w:rPr>
              <w:t>": {</w:t>
            </w:r>
          </w:p>
          <w:p w14:paraId="28D34954" w14:textId="77777777" w:rsidR="00F205ED" w:rsidRPr="002D03DC" w:rsidRDefault="00F205ED" w:rsidP="00F205ED">
            <w:pPr>
              <w:rPr>
                <w:highlight w:val="yellow"/>
              </w:rPr>
            </w:pPr>
            <w:r w:rsidRPr="002D03DC">
              <w:rPr>
                <w:highlight w:val="yellow"/>
              </w:rPr>
              <w:t xml:space="preserve">                                "@type": "</w:t>
            </w:r>
            <w:proofErr w:type="spellStart"/>
            <w:r w:rsidRPr="002D03DC">
              <w:rPr>
                <w:highlight w:val="yellow"/>
              </w:rPr>
              <w:t>HotelPenaltyNights</w:t>
            </w:r>
            <w:proofErr w:type="spellEnd"/>
            <w:r w:rsidRPr="002D03DC">
              <w:rPr>
                <w:highlight w:val="yellow"/>
              </w:rPr>
              <w:t>",</w:t>
            </w:r>
          </w:p>
          <w:p w14:paraId="4CB0E505" w14:textId="77777777" w:rsidR="00F205ED" w:rsidRPr="002D03DC" w:rsidRDefault="00F205ED" w:rsidP="00F205ED">
            <w:pPr>
              <w:rPr>
                <w:highlight w:val="yellow"/>
              </w:rPr>
            </w:pPr>
            <w:r w:rsidRPr="002D03DC">
              <w:rPr>
                <w:highlight w:val="yellow"/>
              </w:rPr>
              <w:t xml:space="preserve">                                "</w:t>
            </w:r>
            <w:proofErr w:type="spellStart"/>
            <w:r w:rsidRPr="002D03DC">
              <w:rPr>
                <w:highlight w:val="yellow"/>
              </w:rPr>
              <w:t>subjectToTax</w:t>
            </w:r>
            <w:proofErr w:type="spellEnd"/>
            <w:r w:rsidRPr="002D03DC">
              <w:rPr>
                <w:highlight w:val="yellow"/>
              </w:rPr>
              <w:t>": "Unknown",</w:t>
            </w:r>
          </w:p>
          <w:p w14:paraId="394ED1ED" w14:textId="77777777" w:rsidR="00F205ED" w:rsidRPr="002D03DC" w:rsidRDefault="00F205ED" w:rsidP="00F205ED">
            <w:pPr>
              <w:rPr>
                <w:highlight w:val="yellow"/>
              </w:rPr>
            </w:pPr>
            <w:r w:rsidRPr="002D03DC">
              <w:rPr>
                <w:highlight w:val="yellow"/>
              </w:rPr>
              <w:t xml:space="preserve">                                "Nights": 1</w:t>
            </w:r>
          </w:p>
          <w:p w14:paraId="1FD83429" w14:textId="583ABBF3" w:rsidR="00F205ED" w:rsidRDefault="00F205ED" w:rsidP="00F205ED">
            <w:pPr>
              <w:pBdr>
                <w:bottom w:val="single" w:sz="6" w:space="1" w:color="auto"/>
              </w:pBdr>
            </w:pPr>
            <w:r w:rsidRPr="002D03DC">
              <w:rPr>
                <w:highlight w:val="yellow"/>
              </w:rPr>
              <w:t xml:space="preserve">                            },</w:t>
            </w:r>
          </w:p>
          <w:p w14:paraId="60E1B378" w14:textId="6AF8FFA6" w:rsidR="00010D8E" w:rsidRDefault="00315A5E" w:rsidP="00F205ED">
            <w:r>
              <w:t>Meals Indicators</w:t>
            </w:r>
          </w:p>
          <w:p w14:paraId="7470E979" w14:textId="77777777" w:rsidR="0019557C" w:rsidRDefault="0019557C" w:rsidP="0019557C">
            <w:pPr>
              <w:rPr>
                <w:color w:val="000000"/>
              </w:rPr>
            </w:pPr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TermsAndConditionsFullHospitality</w:t>
            </w:r>
            <w:proofErr w:type="spellEnd"/>
            <w:r>
              <w:rPr>
                <w:color w:val="000000"/>
              </w:rPr>
              <w:t>": {</w:t>
            </w:r>
          </w:p>
          <w:p w14:paraId="257C4DCE" w14:textId="65813BBB" w:rsidR="00315A5E" w:rsidRPr="002D03DC" w:rsidRDefault="0019557C" w:rsidP="00315A5E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      </w:t>
            </w:r>
            <w:r w:rsidR="00315A5E" w:rsidRPr="002D03DC">
              <w:rPr>
                <w:highlight w:val="yellow"/>
              </w:rPr>
              <w:t>"</w:t>
            </w:r>
            <w:proofErr w:type="spellStart"/>
            <w:r w:rsidR="00315A5E" w:rsidRPr="002D03DC">
              <w:rPr>
                <w:highlight w:val="yellow"/>
              </w:rPr>
              <w:t>MealsIncluded</w:t>
            </w:r>
            <w:proofErr w:type="spellEnd"/>
            <w:r w:rsidR="00315A5E" w:rsidRPr="002D03DC">
              <w:rPr>
                <w:highlight w:val="yellow"/>
              </w:rPr>
              <w:t>": {</w:t>
            </w:r>
          </w:p>
          <w:p w14:paraId="2CC19128" w14:textId="77777777" w:rsidR="00315A5E" w:rsidRPr="002D03DC" w:rsidRDefault="00315A5E" w:rsidP="00315A5E">
            <w:pPr>
              <w:rPr>
                <w:highlight w:val="yellow"/>
              </w:rPr>
            </w:pPr>
            <w:r w:rsidRPr="002D03DC">
              <w:rPr>
                <w:highlight w:val="yellow"/>
              </w:rPr>
              <w:t xml:space="preserve">                        "</w:t>
            </w:r>
            <w:proofErr w:type="spellStart"/>
            <w:r w:rsidRPr="002D03DC">
              <w:rPr>
                <w:highlight w:val="yellow"/>
              </w:rPr>
              <w:t>breakfastInd</w:t>
            </w:r>
            <w:proofErr w:type="spellEnd"/>
            <w:r w:rsidRPr="002D03DC">
              <w:rPr>
                <w:highlight w:val="yellow"/>
              </w:rPr>
              <w:t>": true</w:t>
            </w:r>
          </w:p>
          <w:p w14:paraId="18EA83A6" w14:textId="0BA34F57" w:rsidR="00315A5E" w:rsidRDefault="00315A5E" w:rsidP="00315A5E">
            <w:pPr>
              <w:pBdr>
                <w:bottom w:val="single" w:sz="6" w:space="1" w:color="auto"/>
              </w:pBdr>
              <w:rPr>
                <w:highlight w:val="yellow"/>
              </w:rPr>
            </w:pPr>
            <w:r w:rsidRPr="002D03DC">
              <w:rPr>
                <w:highlight w:val="yellow"/>
              </w:rPr>
              <w:t xml:space="preserve">                    },</w:t>
            </w:r>
          </w:p>
          <w:p w14:paraId="2974E763" w14:textId="65AD742F" w:rsidR="00FC6417" w:rsidRDefault="00315A5E" w:rsidP="00315A5E">
            <w:pPr>
              <w:rPr>
                <w:highlight w:val="yellow"/>
              </w:rPr>
            </w:pPr>
            <w:r w:rsidRPr="002D03DC">
              <w:rPr>
                <w:highlight w:val="yellow"/>
              </w:rPr>
              <w:t xml:space="preserve">        </w:t>
            </w:r>
          </w:p>
          <w:p w14:paraId="5ED4F133" w14:textId="77777777" w:rsidR="00FC6417" w:rsidRDefault="00FC6417" w:rsidP="00315A5E">
            <w:pPr>
              <w:rPr>
                <w:highlight w:val="yellow"/>
              </w:rPr>
            </w:pPr>
            <w:r>
              <w:rPr>
                <w:highlight w:val="yellow"/>
              </w:rPr>
              <w:t>Check In and Out Policy:</w:t>
            </w:r>
          </w:p>
          <w:p w14:paraId="217BB7AB" w14:textId="77777777" w:rsidR="0019557C" w:rsidRDefault="00315A5E" w:rsidP="0019557C">
            <w:pPr>
              <w:rPr>
                <w:color w:val="000000"/>
              </w:rPr>
            </w:pPr>
            <w:r w:rsidRPr="002D03DC">
              <w:rPr>
                <w:highlight w:val="yellow"/>
              </w:rPr>
              <w:t xml:space="preserve"> </w:t>
            </w:r>
            <w:r w:rsidR="0019557C">
              <w:rPr>
                <w:color w:val="000000"/>
              </w:rPr>
              <w:t>"</w:t>
            </w:r>
            <w:proofErr w:type="spellStart"/>
            <w:r w:rsidR="0019557C">
              <w:rPr>
                <w:color w:val="000000"/>
              </w:rPr>
              <w:t>TermsAndConditionsFullHospitality</w:t>
            </w:r>
            <w:proofErr w:type="spellEnd"/>
            <w:r w:rsidR="0019557C">
              <w:rPr>
                <w:color w:val="000000"/>
              </w:rPr>
              <w:t>": {</w:t>
            </w:r>
          </w:p>
          <w:p w14:paraId="77C94228" w14:textId="66CA2817" w:rsidR="00315A5E" w:rsidRPr="002D03DC" w:rsidRDefault="0019557C" w:rsidP="00315A5E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      </w:t>
            </w:r>
            <w:r w:rsidR="00315A5E" w:rsidRPr="002D03DC">
              <w:rPr>
                <w:highlight w:val="yellow"/>
              </w:rPr>
              <w:t>"</w:t>
            </w:r>
            <w:proofErr w:type="spellStart"/>
            <w:r w:rsidR="00315A5E" w:rsidRPr="002D03DC">
              <w:rPr>
                <w:highlight w:val="yellow"/>
              </w:rPr>
              <w:t>CheckInOutPolicy</w:t>
            </w:r>
            <w:proofErr w:type="spellEnd"/>
            <w:r w:rsidR="00315A5E" w:rsidRPr="002D03DC">
              <w:rPr>
                <w:highlight w:val="yellow"/>
              </w:rPr>
              <w:t>": {</w:t>
            </w:r>
          </w:p>
          <w:p w14:paraId="7EFBE3FA" w14:textId="77777777" w:rsidR="00315A5E" w:rsidRPr="002D03DC" w:rsidRDefault="00315A5E" w:rsidP="00315A5E">
            <w:pPr>
              <w:rPr>
                <w:highlight w:val="yellow"/>
              </w:rPr>
            </w:pPr>
            <w:r w:rsidRPr="002D03DC">
              <w:rPr>
                <w:highlight w:val="yellow"/>
              </w:rPr>
              <w:t xml:space="preserve">                        "@type": "</w:t>
            </w:r>
            <w:proofErr w:type="spellStart"/>
            <w:r w:rsidRPr="002D03DC">
              <w:rPr>
                <w:highlight w:val="yellow"/>
              </w:rPr>
              <w:t>CheckInOutPolicy</w:t>
            </w:r>
            <w:proofErr w:type="spellEnd"/>
            <w:r w:rsidRPr="002D03DC">
              <w:rPr>
                <w:highlight w:val="yellow"/>
              </w:rPr>
              <w:t>",</w:t>
            </w:r>
          </w:p>
          <w:p w14:paraId="2065D9F2" w14:textId="77777777" w:rsidR="00315A5E" w:rsidRPr="002D03DC" w:rsidRDefault="00315A5E" w:rsidP="00315A5E">
            <w:pPr>
              <w:rPr>
                <w:highlight w:val="yellow"/>
              </w:rPr>
            </w:pPr>
            <w:r w:rsidRPr="002D03DC">
              <w:rPr>
                <w:highlight w:val="yellow"/>
              </w:rPr>
              <w:t xml:space="preserve">                        "</w:t>
            </w:r>
            <w:proofErr w:type="spellStart"/>
            <w:r w:rsidRPr="002D03DC">
              <w:rPr>
                <w:highlight w:val="yellow"/>
              </w:rPr>
              <w:t>checkInTime</w:t>
            </w:r>
            <w:proofErr w:type="spellEnd"/>
            <w:r w:rsidRPr="002D03DC">
              <w:rPr>
                <w:highlight w:val="yellow"/>
              </w:rPr>
              <w:t>": "15:00:00",</w:t>
            </w:r>
          </w:p>
          <w:p w14:paraId="7E66D095" w14:textId="77777777" w:rsidR="00315A5E" w:rsidRPr="002D03DC" w:rsidRDefault="00315A5E" w:rsidP="00315A5E">
            <w:pPr>
              <w:rPr>
                <w:highlight w:val="yellow"/>
              </w:rPr>
            </w:pPr>
            <w:r w:rsidRPr="002D03DC">
              <w:rPr>
                <w:highlight w:val="yellow"/>
              </w:rPr>
              <w:t xml:space="preserve">                        "</w:t>
            </w:r>
            <w:proofErr w:type="spellStart"/>
            <w:r w:rsidRPr="002D03DC">
              <w:rPr>
                <w:highlight w:val="yellow"/>
              </w:rPr>
              <w:t>checkOutTime</w:t>
            </w:r>
            <w:proofErr w:type="spellEnd"/>
            <w:r w:rsidRPr="002D03DC">
              <w:rPr>
                <w:highlight w:val="yellow"/>
              </w:rPr>
              <w:t>": "12:00:00"</w:t>
            </w:r>
          </w:p>
          <w:p w14:paraId="495CE2C2" w14:textId="05DA4C44" w:rsidR="00315A5E" w:rsidRDefault="00315A5E" w:rsidP="00315A5E">
            <w:pPr>
              <w:pBdr>
                <w:bottom w:val="single" w:sz="6" w:space="1" w:color="auto"/>
              </w:pBdr>
            </w:pPr>
            <w:r w:rsidRPr="002D03DC">
              <w:rPr>
                <w:highlight w:val="yellow"/>
              </w:rPr>
              <w:t xml:space="preserve">                    }</w:t>
            </w:r>
          </w:p>
          <w:p w14:paraId="2EF2F35D" w14:textId="77777777" w:rsidR="007C6571" w:rsidRDefault="007C6571" w:rsidP="00315A5E"/>
          <w:p w14:paraId="1CB958C9" w14:textId="013FE791" w:rsidR="00315A5E" w:rsidRDefault="00FC6417" w:rsidP="00315A5E">
            <w:r>
              <w:t>Authority field:</w:t>
            </w:r>
          </w:p>
          <w:p w14:paraId="0D8FE0D4" w14:textId="77777777" w:rsidR="00315A5E" w:rsidRPr="002D03DC" w:rsidRDefault="00315A5E" w:rsidP="00315A5E">
            <w:pPr>
              <w:rPr>
                <w:highlight w:val="yellow"/>
              </w:rPr>
            </w:pPr>
            <w:r>
              <w:t xml:space="preserve">        </w:t>
            </w:r>
            <w:r w:rsidRPr="002D03DC">
              <w:rPr>
                <w:highlight w:val="yellow"/>
              </w:rPr>
              <w:t>"Identifier": {</w:t>
            </w:r>
          </w:p>
          <w:p w14:paraId="63B0D545" w14:textId="77777777" w:rsidR="00315A5E" w:rsidRPr="002D03DC" w:rsidRDefault="00315A5E" w:rsidP="00315A5E">
            <w:pPr>
              <w:rPr>
                <w:highlight w:val="yellow"/>
              </w:rPr>
            </w:pPr>
            <w:r w:rsidRPr="002D03DC">
              <w:rPr>
                <w:highlight w:val="yellow"/>
              </w:rPr>
              <w:t xml:space="preserve">            "authority": "TVPT"</w:t>
            </w:r>
          </w:p>
          <w:p w14:paraId="11F29102" w14:textId="77777777" w:rsidR="00315A5E" w:rsidRPr="002D03DC" w:rsidRDefault="00315A5E" w:rsidP="00315A5E">
            <w:pPr>
              <w:rPr>
                <w:highlight w:val="yellow"/>
              </w:rPr>
            </w:pPr>
            <w:r w:rsidRPr="002D03DC">
              <w:rPr>
                <w:highlight w:val="yellow"/>
              </w:rPr>
              <w:t xml:space="preserve">        }</w:t>
            </w:r>
          </w:p>
          <w:p w14:paraId="21B1C482" w14:textId="77777777" w:rsidR="00315A5E" w:rsidRDefault="00315A5E" w:rsidP="00315A5E">
            <w:r w:rsidRPr="002D03DC">
              <w:rPr>
                <w:highlight w:val="yellow"/>
              </w:rPr>
              <w:t xml:space="preserve">    }</w:t>
            </w:r>
          </w:p>
          <w:p w14:paraId="3BCC6D58" w14:textId="02851CD9" w:rsidR="00315A5E" w:rsidRDefault="00315A5E" w:rsidP="00315A5E">
            <w:pPr>
              <w:pBdr>
                <w:bottom w:val="single" w:sz="6" w:space="1" w:color="auto"/>
              </w:pBdr>
            </w:pPr>
            <w:r>
              <w:lastRenderedPageBreak/>
              <w:t>}</w:t>
            </w:r>
          </w:p>
          <w:p w14:paraId="2448F2EB" w14:textId="0B68EB06" w:rsidR="007C6571" w:rsidRDefault="007C6571" w:rsidP="00315A5E">
            <w:r>
              <w:t>Rate Description:</w:t>
            </w:r>
          </w:p>
          <w:p w14:paraId="530D023F" w14:textId="2E95AF14" w:rsidR="007C6571" w:rsidRDefault="0056082A" w:rsidP="00315A5E">
            <w:pPr>
              <w:rPr>
                <w:color w:val="000000"/>
              </w:rPr>
            </w:pPr>
            <w:r>
              <w:rPr>
                <w:color w:val="000000"/>
              </w:rPr>
              <w:t>"</w:t>
            </w:r>
            <w:proofErr w:type="spellStart"/>
            <w:r w:rsidR="00694F40">
              <w:rPr>
                <w:color w:val="000000"/>
              </w:rPr>
              <w:t>PriceBreakdown</w:t>
            </w:r>
            <w:proofErr w:type="spellEnd"/>
            <w:r>
              <w:rPr>
                <w:color w:val="000000"/>
              </w:rPr>
              <w:t>": {</w:t>
            </w:r>
          </w:p>
          <w:p w14:paraId="345CEB0E" w14:textId="77777777" w:rsidR="0019557C" w:rsidRDefault="0056082A" w:rsidP="0019557C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19557C">
              <w:rPr>
                <w:color w:val="000000"/>
              </w:rPr>
              <w:t>"Description": [</w:t>
            </w:r>
          </w:p>
          <w:p w14:paraId="6BB24B54" w14:textId="77777777" w:rsidR="0019557C" w:rsidRDefault="0019557C" w:rsidP="0019557C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 xml:space="preserve">            "</w:t>
            </w:r>
            <w:proofErr w:type="spellStart"/>
            <w:r>
              <w:rPr>
                <w:color w:val="000000"/>
              </w:rPr>
              <w:t>Dblrack</w:t>
            </w:r>
            <w:proofErr w:type="spellEnd"/>
            <w:r>
              <w:rPr>
                <w:color w:val="000000"/>
              </w:rPr>
              <w:t>: 2 Double Beds",</w:t>
            </w:r>
          </w:p>
          <w:p w14:paraId="3200CE27" w14:textId="77777777" w:rsidR="0019557C" w:rsidRDefault="0019557C" w:rsidP="0019557C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 xml:space="preserve">            "Hyatt Grand </w:t>
            </w:r>
            <w:proofErr w:type="spellStart"/>
            <w:r>
              <w:rPr>
                <w:color w:val="000000"/>
              </w:rPr>
              <w:t>Bed:Cozy</w:t>
            </w:r>
            <w:proofErr w:type="spellEnd"/>
            <w:r>
              <w:rPr>
                <w:color w:val="000000"/>
              </w:rPr>
              <w:t xml:space="preserve"> Corner Sofa-Sleeper",</w:t>
            </w:r>
          </w:p>
          <w:p w14:paraId="63F172BA" w14:textId="77777777" w:rsidR="0019557C" w:rsidRDefault="0019557C" w:rsidP="0019557C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 xml:space="preserve">            "Free WiFi:42in </w:t>
            </w:r>
            <w:proofErr w:type="spellStart"/>
            <w:r>
              <w:rPr>
                <w:color w:val="000000"/>
              </w:rPr>
              <w:t>TV:Free</w:t>
            </w:r>
            <w:proofErr w:type="spellEnd"/>
            <w:r>
              <w:rPr>
                <w:color w:val="000000"/>
              </w:rPr>
              <w:t xml:space="preserve"> Hot Breakfast",</w:t>
            </w:r>
          </w:p>
          <w:p w14:paraId="40CB2B21" w14:textId="77777777" w:rsidR="0019557C" w:rsidRDefault="0019557C" w:rsidP="0019557C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 xml:space="preserve">            "Regularly Published Room Rates."</w:t>
            </w:r>
          </w:p>
          <w:p w14:paraId="4D42577F" w14:textId="77777777" w:rsidR="0019557C" w:rsidRDefault="0019557C" w:rsidP="0019557C">
            <w:pPr>
              <w:pStyle w:val="HTMLPreformatted"/>
              <w:pBdr>
                <w:bottom w:val="single" w:sz="6" w:space="1" w:color="auto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         ],</w:t>
            </w:r>
          </w:p>
          <w:p w14:paraId="2197DBCE" w14:textId="35799D89" w:rsidR="0019557C" w:rsidRDefault="0019557C" w:rsidP="00315A5E"/>
          <w:p w14:paraId="159D71BB" w14:textId="56E54405" w:rsidR="0019557C" w:rsidRDefault="00CE1296" w:rsidP="00315A5E">
            <w:r>
              <w:t>Room Description:</w:t>
            </w:r>
          </w:p>
          <w:p w14:paraId="321C91A2" w14:textId="77777777" w:rsidR="00CE1296" w:rsidRDefault="00CE1296" w:rsidP="00CE1296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RoomType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": {</w:t>
            </w:r>
          </w:p>
          <w:p w14:paraId="0D0BBDCF" w14:textId="77777777" w:rsidR="00CE1296" w:rsidRDefault="00CE1296" w:rsidP="00CE1296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 "Description": {</w:t>
            </w:r>
          </w:p>
          <w:p w14:paraId="167D6C64" w14:textId="77777777" w:rsidR="00CE1296" w:rsidRDefault="00CE1296" w:rsidP="00CE1296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 "value": "This air-conditioned room features a coffee machine and a flat-screen TV with satellite channels. It features a bathroom with a hairdryer. "</w:t>
            </w:r>
          </w:p>
          <w:p w14:paraId="64B40906" w14:textId="77777777" w:rsidR="00CE1296" w:rsidRDefault="00CE1296" w:rsidP="00CE1296">
            <w:pPr>
              <w:pStyle w:val="NormalWeb"/>
              <w:pBdr>
                <w:bottom w:val="single" w:sz="6" w:space="1" w:color="auto"/>
              </w:pBdr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 },</w:t>
            </w:r>
          </w:p>
          <w:p w14:paraId="3F1FA350" w14:textId="13C6B863" w:rsidR="00CC53AE" w:rsidRDefault="00096F31" w:rsidP="00315A5E">
            <w:r>
              <w:t>Average Nightly Rate:</w:t>
            </w:r>
          </w:p>
          <w:p w14:paraId="741A6B66" w14:textId="77777777" w:rsidR="00096F31" w:rsidRDefault="00096F31" w:rsidP="00096F31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color w:val="172B4D"/>
                <w:sz w:val="22"/>
                <w:szCs w:val="22"/>
              </w:rPr>
              <w:t>"</w:t>
            </w:r>
            <w:proofErr w:type="spellStart"/>
            <w:r>
              <w:rPr>
                <w:rFonts w:ascii="Calibri" w:hAnsi="Calibri" w:cs="Calibri"/>
                <w:color w:val="172B4D"/>
                <w:sz w:val="22"/>
                <w:szCs w:val="22"/>
              </w:rPr>
              <w:t>AverageNightlyRate</w:t>
            </w:r>
            <w:proofErr w:type="spellEnd"/>
            <w:r>
              <w:rPr>
                <w:rFonts w:ascii="Calibri" w:hAnsi="Calibri" w:cs="Calibri"/>
                <w:color w:val="172B4D"/>
                <w:sz w:val="22"/>
                <w:szCs w:val="22"/>
              </w:rPr>
              <w:t>": [</w:t>
            </w:r>
          </w:p>
          <w:p w14:paraId="34971B12" w14:textId="77777777" w:rsidR="00096F31" w:rsidRDefault="00096F31" w:rsidP="00096F31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color w:val="172B4D"/>
                <w:sz w:val="22"/>
                <w:szCs w:val="22"/>
              </w:rPr>
              <w:t>                                    {</w:t>
            </w:r>
          </w:p>
          <w:p w14:paraId="23F6547D" w14:textId="77777777" w:rsidR="00096F31" w:rsidRDefault="00096F31" w:rsidP="00096F31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color w:val="172B4D"/>
                <w:sz w:val="22"/>
                <w:szCs w:val="22"/>
              </w:rPr>
              <w:t>                                        "code": "INR",</w:t>
            </w:r>
          </w:p>
          <w:p w14:paraId="3C13F5CF" w14:textId="77777777" w:rsidR="00096F31" w:rsidRDefault="00096F31" w:rsidP="00096F31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color w:val="172B4D"/>
                <w:sz w:val="22"/>
                <w:szCs w:val="22"/>
              </w:rPr>
              <w:t>                                        "</w:t>
            </w:r>
            <w:proofErr w:type="spellStart"/>
            <w:r>
              <w:rPr>
                <w:rFonts w:ascii="Calibri" w:hAnsi="Calibri" w:cs="Calibri"/>
                <w:color w:val="172B4D"/>
                <w:sz w:val="22"/>
                <w:szCs w:val="22"/>
              </w:rPr>
              <w:t>approximateInd</w:t>
            </w:r>
            <w:proofErr w:type="spellEnd"/>
            <w:r>
              <w:rPr>
                <w:rFonts w:ascii="Calibri" w:hAnsi="Calibri" w:cs="Calibri"/>
                <w:color w:val="172B4D"/>
                <w:sz w:val="22"/>
                <w:szCs w:val="22"/>
              </w:rPr>
              <w:t>": true,</w:t>
            </w:r>
          </w:p>
          <w:p w14:paraId="64C9DB17" w14:textId="77777777" w:rsidR="00096F31" w:rsidRDefault="00096F31" w:rsidP="00096F31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color w:val="172B4D"/>
                <w:sz w:val="22"/>
                <w:szCs w:val="22"/>
              </w:rPr>
              <w:t>                                        "value": 8250.00</w:t>
            </w:r>
          </w:p>
          <w:p w14:paraId="2EE6F9D7" w14:textId="77777777" w:rsidR="00096F31" w:rsidRDefault="00096F31" w:rsidP="00096F31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color w:val="172B4D"/>
                <w:sz w:val="22"/>
                <w:szCs w:val="22"/>
              </w:rPr>
              <w:t>                                    }</w:t>
            </w:r>
          </w:p>
          <w:p w14:paraId="6E0B89F0" w14:textId="77777777" w:rsidR="00096F31" w:rsidRDefault="00096F31" w:rsidP="00096F31">
            <w:pPr>
              <w:pStyle w:val="NormalWeb"/>
              <w:pBdr>
                <w:bottom w:val="single" w:sz="6" w:space="1" w:color="auto"/>
              </w:pBdr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color w:val="172B4D"/>
                <w:sz w:val="22"/>
                <w:szCs w:val="22"/>
              </w:rPr>
              <w:t>                                ]</w:t>
            </w:r>
          </w:p>
          <w:p w14:paraId="1D2A25F7" w14:textId="35908A86" w:rsidR="00BB7F56" w:rsidRDefault="00980D93" w:rsidP="00315A5E">
            <w:r>
              <w:t>Accepted Credit Cards:</w:t>
            </w:r>
          </w:p>
          <w:p w14:paraId="2D9DE059" w14:textId="77777777" w:rsidR="00980D93" w:rsidRDefault="00980D93" w:rsidP="00980D93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AcceptedCreditCard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": [</w:t>
            </w:r>
          </w:p>
          <w:p w14:paraId="1CB483BD" w14:textId="77777777" w:rsidR="00980D93" w:rsidRDefault="00980D93" w:rsidP="00980D93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 {</w:t>
            </w:r>
          </w:p>
          <w:p w14:paraId="542E9AA0" w14:textId="77777777" w:rsidR="00980D93" w:rsidRDefault="00980D93" w:rsidP="00980D93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 "value": "AX"</w:t>
            </w:r>
          </w:p>
          <w:p w14:paraId="1AEECDB9" w14:textId="77777777" w:rsidR="00980D93" w:rsidRDefault="00980D93" w:rsidP="00980D93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 },</w:t>
            </w:r>
          </w:p>
          <w:p w14:paraId="5656E90E" w14:textId="77777777" w:rsidR="00980D93" w:rsidRDefault="00980D93" w:rsidP="00980D93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 {</w:t>
            </w:r>
          </w:p>
          <w:p w14:paraId="5F37966D" w14:textId="77777777" w:rsidR="00980D93" w:rsidRDefault="00980D93" w:rsidP="00980D93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 "value": "DS"</w:t>
            </w:r>
          </w:p>
          <w:p w14:paraId="7292B35A" w14:textId="77777777" w:rsidR="00980D93" w:rsidRDefault="00980D93" w:rsidP="00980D93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 },</w:t>
            </w:r>
          </w:p>
          <w:p w14:paraId="00F78926" w14:textId="77777777" w:rsidR="00980D93" w:rsidRDefault="00980D93" w:rsidP="00980D93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lastRenderedPageBreak/>
              <w:t>                        {</w:t>
            </w:r>
          </w:p>
          <w:p w14:paraId="33551740" w14:textId="77777777" w:rsidR="00980D93" w:rsidRDefault="00980D93" w:rsidP="00980D93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 "value": “VI"</w:t>
            </w:r>
          </w:p>
          <w:p w14:paraId="6269BEAD" w14:textId="77777777" w:rsidR="00980D93" w:rsidRDefault="00980D93" w:rsidP="00980D93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 }</w:t>
            </w:r>
          </w:p>
          <w:p w14:paraId="0DC4E2AE" w14:textId="77777777" w:rsidR="00980D93" w:rsidRDefault="00980D93" w:rsidP="00980D93">
            <w:pPr>
              <w:pStyle w:val="NormalWeb"/>
              <w:pBdr>
                <w:bottom w:val="single" w:sz="6" w:space="1" w:color="auto"/>
              </w:pBdr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]</w:t>
            </w:r>
          </w:p>
          <w:p w14:paraId="78E06E15" w14:textId="2EE5320D" w:rsidR="00980D93" w:rsidRDefault="0058030D" w:rsidP="00315A5E">
            <w:r>
              <w:t>Bed Configuration:</w:t>
            </w:r>
          </w:p>
          <w:p w14:paraId="7442D4E4" w14:textId="77777777" w:rsidR="0058030D" w:rsidRDefault="0058030D" w:rsidP="0058030D">
            <w:pPr>
              <w:pStyle w:val="NormalWeb"/>
              <w:spacing w:after="165" w:afterAutospacing="0"/>
            </w:pPr>
            <w:r>
              <w:rPr>
                <w:rFonts w:ascii="Calibri" w:hAnsi="Calibri" w:cs="Calibri"/>
                <w:b/>
                <w:bCs/>
                <w:color w:val="0A121A"/>
              </w:rPr>
              <w:t>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</w:rPr>
              <w:t>BedConfiguration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</w:rPr>
              <w:t>": [</w:t>
            </w:r>
          </w:p>
          <w:p w14:paraId="42EE1B1A" w14:textId="77777777" w:rsidR="0058030D" w:rsidRDefault="0058030D" w:rsidP="0058030D">
            <w:pPr>
              <w:pStyle w:val="NormalWeb"/>
              <w:spacing w:after="165" w:afterAutospacing="0"/>
            </w:pPr>
            <w:r>
              <w:rPr>
                <w:rFonts w:ascii="Calibri" w:hAnsi="Calibri" w:cs="Calibri"/>
                <w:b/>
                <w:bCs/>
                <w:color w:val="0A121A"/>
              </w:rPr>
              <w:t>                                {</w:t>
            </w:r>
          </w:p>
          <w:p w14:paraId="43927A0E" w14:textId="77777777" w:rsidR="0058030D" w:rsidRDefault="0058030D" w:rsidP="0058030D">
            <w:pPr>
              <w:pStyle w:val="NormalWeb"/>
              <w:spacing w:after="165" w:afterAutospacing="0"/>
            </w:pPr>
            <w:r>
              <w:rPr>
                <w:rFonts w:ascii="Calibri" w:hAnsi="Calibri" w:cs="Calibri"/>
                <w:b/>
                <w:bCs/>
                <w:color w:val="0A121A"/>
              </w:rPr>
              <w:t>                                    "quantity": 1,</w:t>
            </w:r>
          </w:p>
          <w:p w14:paraId="65613B1B" w14:textId="77777777" w:rsidR="0058030D" w:rsidRDefault="0058030D" w:rsidP="0058030D">
            <w:pPr>
              <w:pStyle w:val="NormalWeb"/>
              <w:spacing w:after="165" w:afterAutospacing="0"/>
            </w:pPr>
            <w:r>
              <w:rPr>
                <w:rFonts w:ascii="Calibri" w:hAnsi="Calibri" w:cs="Calibri"/>
                <w:b/>
                <w:bCs/>
                <w:color w:val="0A121A"/>
              </w:rPr>
              <w:t>                                    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</w:rPr>
              <w:t>bedType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</w:rPr>
              <w:t>": 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</w:rPr>
              <w:t>QueenBed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</w:rPr>
              <w:t>",</w:t>
            </w:r>
          </w:p>
          <w:p w14:paraId="5E257AB6" w14:textId="77777777" w:rsidR="0058030D" w:rsidRDefault="0058030D" w:rsidP="0058030D">
            <w:pPr>
              <w:pStyle w:val="NormalWeb"/>
              <w:spacing w:after="165" w:afterAutospacing="0"/>
            </w:pPr>
            <w:r>
              <w:rPr>
                <w:rFonts w:ascii="Calibri" w:hAnsi="Calibri" w:cs="Calibri"/>
                <w:b/>
                <w:bCs/>
                <w:color w:val="0A121A"/>
              </w:rPr>
              <w:t>                                    "size": "Queen"</w:t>
            </w:r>
          </w:p>
          <w:p w14:paraId="5EE17447" w14:textId="305D2F70" w:rsidR="0058030D" w:rsidRDefault="0058030D" w:rsidP="0058030D">
            <w:pPr>
              <w:pStyle w:val="NormalWeb"/>
              <w:spacing w:after="165" w:afterAutospacing="0"/>
            </w:pPr>
            <w:r>
              <w:rPr>
                <w:rFonts w:ascii="Calibri" w:hAnsi="Calibri" w:cs="Calibri"/>
                <w:b/>
                <w:bCs/>
                <w:color w:val="0A121A"/>
              </w:rPr>
              <w:t>                               }</w:t>
            </w:r>
          </w:p>
          <w:p w14:paraId="0A36B1AC" w14:textId="77777777" w:rsidR="0058030D" w:rsidRDefault="0058030D" w:rsidP="0058030D">
            <w:pPr>
              <w:pStyle w:val="NormalWeb"/>
              <w:pBdr>
                <w:bottom w:val="single" w:sz="6" w:space="1" w:color="auto"/>
              </w:pBdr>
              <w:spacing w:after="165" w:afterAutospacing="0"/>
            </w:pPr>
            <w:r>
              <w:rPr>
                <w:rFonts w:ascii="Calibri" w:hAnsi="Calibri" w:cs="Calibri"/>
                <w:b/>
                <w:bCs/>
                <w:color w:val="0A121A"/>
              </w:rPr>
              <w:t>                            ]</w:t>
            </w:r>
          </w:p>
          <w:p w14:paraId="2D5B0E0B" w14:textId="62673BF3" w:rsidR="0058030D" w:rsidRDefault="006E5B04" w:rsidP="00315A5E">
            <w:r>
              <w:t>Room Amenity:</w:t>
            </w:r>
          </w:p>
          <w:p w14:paraId="536B1D3D" w14:textId="77777777" w:rsidR="006E5B04" w:rsidRDefault="006E5B04" w:rsidP="006E5B04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RoomAmenity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": [</w:t>
            </w:r>
          </w:p>
          <w:p w14:paraId="4F4D9AA1" w14:textId="77777777" w:rsidR="006E5B04" w:rsidRDefault="006E5B04" w:rsidP="006E5B04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 {</w:t>
            </w:r>
          </w:p>
          <w:p w14:paraId="6F31FAC9" w14:textId="77777777" w:rsidR="006E5B04" w:rsidRDefault="006E5B04" w:rsidP="006E5B04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 xml:space="preserve">                                "description": "Free 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WiFi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</w:t>
            </w:r>
          </w:p>
          <w:p w14:paraId="6B6EEB3A" w14:textId="77777777" w:rsidR="006E5B04" w:rsidRDefault="006E5B04" w:rsidP="006E5B04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 }</w:t>
            </w:r>
          </w:p>
          <w:p w14:paraId="1942F3CD" w14:textId="77777777" w:rsidR="006E5B04" w:rsidRDefault="006E5B04" w:rsidP="006E5B04">
            <w:pPr>
              <w:pStyle w:val="NormalWeb"/>
              <w:pBdr>
                <w:bottom w:val="single" w:sz="6" w:space="1" w:color="auto"/>
              </w:pBdr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 ]</w:t>
            </w:r>
          </w:p>
          <w:p w14:paraId="381D0BA5" w14:textId="75935626" w:rsidR="006E5B04" w:rsidRDefault="009E4F92" w:rsidP="00315A5E">
            <w:r>
              <w:t>Room Characteristics:</w:t>
            </w:r>
          </w:p>
          <w:p w14:paraId="3E2653C5" w14:textId="77777777" w:rsidR="009E4F92" w:rsidRDefault="009E4F92" w:rsidP="009E4F9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RoomType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": {</w:t>
            </w:r>
          </w:p>
          <w:p w14:paraId="5F6877CB" w14:textId="77777777" w:rsidR="009E4F92" w:rsidRDefault="009E4F92" w:rsidP="009E4F9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 "@type": 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RoomTypeDetail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",</w:t>
            </w:r>
          </w:p>
          <w:p w14:paraId="45C88EAC" w14:textId="77777777" w:rsidR="009E4F92" w:rsidRDefault="009E4F92" w:rsidP="009E4F9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 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numberOfUnits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": 102,</w:t>
            </w:r>
          </w:p>
          <w:p w14:paraId="3A1633DA" w14:textId="77777777" w:rsidR="009E4F92" w:rsidRDefault="009E4F92" w:rsidP="009E4F9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 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RoomCharacteristics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": {</w:t>
            </w:r>
          </w:p>
          <w:p w14:paraId="00D00419" w14:textId="77777777" w:rsidR="009E4F92" w:rsidRDefault="009E4F92" w:rsidP="009E4F9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 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smokingAllowed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": "No",</w:t>
            </w:r>
          </w:p>
          <w:p w14:paraId="4739D4A6" w14:textId="77777777" w:rsidR="009E4F92" w:rsidRDefault="009E4F92" w:rsidP="009E4F92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 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wifiIncluded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": "Yes",</w:t>
            </w:r>
          </w:p>
          <w:p w14:paraId="109FCC89" w14:textId="77777777" w:rsidR="009E4F92" w:rsidRDefault="009E4F92" w:rsidP="009E4F92">
            <w:pPr>
              <w:pStyle w:val="NormalWeb"/>
              <w:pBdr>
                <w:bottom w:val="single" w:sz="6" w:space="1" w:color="auto"/>
              </w:pBdr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 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nonSmokingInd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": true,</w:t>
            </w:r>
          </w:p>
          <w:p w14:paraId="49A43134" w14:textId="146775CD" w:rsidR="00DE0E2A" w:rsidRDefault="00DE0E2A" w:rsidP="00315A5E">
            <w:r>
              <w:t>Max Occupancy:</w:t>
            </w:r>
          </w:p>
          <w:p w14:paraId="517ACD13" w14:textId="77777777" w:rsidR="00DE0E2A" w:rsidRDefault="00DE0E2A" w:rsidP="00DE0E2A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lastRenderedPageBreak/>
              <w:t>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RoomOccupancy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": [</w:t>
            </w:r>
          </w:p>
          <w:p w14:paraId="6F1A2F43" w14:textId="77777777" w:rsidR="00DE0E2A" w:rsidRDefault="00DE0E2A" w:rsidP="00DE0E2A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 {</w:t>
            </w:r>
          </w:p>
          <w:p w14:paraId="5A94039E" w14:textId="77777777" w:rsidR="00DE0E2A" w:rsidRDefault="00DE0E2A" w:rsidP="00DE0E2A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     "</w:t>
            </w:r>
            <w:proofErr w:type="spellStart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maxOccupancy</w:t>
            </w:r>
            <w:proofErr w:type="spellEnd"/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": 3</w:t>
            </w:r>
          </w:p>
          <w:p w14:paraId="7B5B9BFC" w14:textId="77777777" w:rsidR="00DE0E2A" w:rsidRDefault="00DE0E2A" w:rsidP="00DE0E2A">
            <w:pPr>
              <w:pStyle w:val="NormalWeb"/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     }</w:t>
            </w:r>
          </w:p>
          <w:p w14:paraId="047C1FB7" w14:textId="77777777" w:rsidR="00DE0E2A" w:rsidRDefault="00DE0E2A" w:rsidP="00DE0E2A">
            <w:pPr>
              <w:pStyle w:val="NormalWeb"/>
              <w:pBdr>
                <w:bottom w:val="single" w:sz="6" w:space="1" w:color="auto"/>
              </w:pBdr>
              <w:shd w:val="clear" w:color="auto" w:fill="FFFFFF"/>
              <w:spacing w:before="150" w:beforeAutospacing="0" w:after="165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A121A"/>
                <w:sz w:val="22"/>
                <w:szCs w:val="22"/>
              </w:rPr>
              <w:t>                        ]</w:t>
            </w:r>
          </w:p>
          <w:p w14:paraId="7046A002" w14:textId="7F2C7713" w:rsidR="00DE0E2A" w:rsidRDefault="0019385D" w:rsidP="00315A5E">
            <w:r>
              <w:t>Rate Code Information:</w:t>
            </w:r>
          </w:p>
          <w:p w14:paraId="138D09D8" w14:textId="77777777" w:rsidR="00B0718B" w:rsidRPr="00481177" w:rsidRDefault="00B0718B" w:rsidP="00B0718B">
            <w:r w:rsidRPr="00481177">
              <w:t>"</w:t>
            </w:r>
            <w:proofErr w:type="spellStart"/>
            <w:r w:rsidRPr="00481177">
              <w:t>ProductRateCodeInfo</w:t>
            </w:r>
            <w:proofErr w:type="spellEnd"/>
            <w:r w:rsidRPr="00481177">
              <w:t>": [</w:t>
            </w:r>
          </w:p>
          <w:p w14:paraId="24BF5CF1" w14:textId="77777777" w:rsidR="00B0718B" w:rsidRPr="00481177" w:rsidRDefault="00B0718B" w:rsidP="00B0718B">
            <w:r w:rsidRPr="00481177">
              <w:t xml:space="preserve">                            {</w:t>
            </w:r>
          </w:p>
          <w:p w14:paraId="5C5D493D" w14:textId="77777777" w:rsidR="00B0718B" w:rsidRPr="00481177" w:rsidRDefault="00B0718B" w:rsidP="00B0718B">
            <w:r w:rsidRPr="00481177">
              <w:t xml:space="preserve">                                "</w:t>
            </w:r>
            <w:proofErr w:type="spellStart"/>
            <w:r w:rsidRPr="00481177">
              <w:t>RateCodeInfo</w:t>
            </w:r>
            <w:proofErr w:type="spellEnd"/>
            <w:r w:rsidRPr="00481177">
              <w:t>": {</w:t>
            </w:r>
          </w:p>
          <w:p w14:paraId="01CF9224" w14:textId="77777777" w:rsidR="00B0718B" w:rsidRDefault="00B0718B" w:rsidP="00B0718B">
            <w:r w:rsidRPr="00481177">
              <w:t xml:space="preserve">                                    "</w:t>
            </w:r>
            <w:proofErr w:type="spellStart"/>
            <w:r w:rsidRPr="00481177">
              <w:t>rateCategory</w:t>
            </w:r>
            <w:proofErr w:type="spellEnd"/>
            <w:r w:rsidRPr="00481177">
              <w:t>": "</w:t>
            </w:r>
            <w:proofErr w:type="spellStart"/>
            <w:r w:rsidRPr="00481177">
              <w:t>RackGeneral</w:t>
            </w:r>
            <w:proofErr w:type="spellEnd"/>
            <w:r w:rsidRPr="00481177">
              <w:t>"</w:t>
            </w:r>
            <w:r>
              <w:t>,</w:t>
            </w:r>
          </w:p>
          <w:p w14:paraId="13260E8D" w14:textId="77777777" w:rsidR="00B0718B" w:rsidRDefault="00B0718B" w:rsidP="00B0718B">
            <w:r>
              <w:t xml:space="preserve">                                    “</w:t>
            </w:r>
            <w:proofErr w:type="spellStart"/>
            <w:r>
              <w:t>rateName</w:t>
            </w:r>
            <w:proofErr w:type="spellEnd"/>
            <w:r>
              <w:t>”:”</w:t>
            </w:r>
            <w:proofErr w:type="spellStart"/>
            <w:r>
              <w:t>ParkSleepFly</w:t>
            </w:r>
            <w:proofErr w:type="spellEnd"/>
            <w:r>
              <w:t xml:space="preserve"> Com”,</w:t>
            </w:r>
          </w:p>
          <w:p w14:paraId="3608F5CB" w14:textId="77777777" w:rsidR="00B0718B" w:rsidRDefault="00B0718B" w:rsidP="00B0718B">
            <w:r>
              <w:t xml:space="preserve">                                    “rateID”:”12343434”,</w:t>
            </w:r>
          </w:p>
          <w:p w14:paraId="10CA2A91" w14:textId="77777777" w:rsidR="00B0718B" w:rsidRPr="00481177" w:rsidRDefault="00B0718B" w:rsidP="00B0718B">
            <w:r>
              <w:t xml:space="preserve">                                    “</w:t>
            </w:r>
            <w:proofErr w:type="spellStart"/>
            <w:r>
              <w:t>value”:”DUR</w:t>
            </w:r>
            <w:proofErr w:type="spellEnd"/>
            <w:r>
              <w:t>”</w:t>
            </w:r>
          </w:p>
          <w:p w14:paraId="36CFAA88" w14:textId="77777777" w:rsidR="00B0718B" w:rsidRPr="00481177" w:rsidRDefault="00B0718B" w:rsidP="00B0718B">
            <w:r w:rsidRPr="00481177">
              <w:t xml:space="preserve">                                }</w:t>
            </w:r>
          </w:p>
          <w:p w14:paraId="00758D58" w14:textId="77777777" w:rsidR="006E5B04" w:rsidRDefault="006E5B04" w:rsidP="00315A5E"/>
          <w:p w14:paraId="733F992F" w14:textId="77777777" w:rsidR="0058030D" w:rsidRDefault="0058030D" w:rsidP="00315A5E"/>
          <w:p w14:paraId="6D74660F" w14:textId="77777777" w:rsidR="00315A5E" w:rsidRDefault="00315A5E" w:rsidP="00F205ED"/>
          <w:p w14:paraId="1A8C82A7" w14:textId="1B7CF100" w:rsidR="00010D8E" w:rsidRDefault="00010D8E" w:rsidP="00F205ED"/>
          <w:p w14:paraId="2336468C" w14:textId="743D2F84" w:rsidR="00010D8E" w:rsidRDefault="00010D8E" w:rsidP="00F205ED"/>
          <w:p w14:paraId="6A54BFCE" w14:textId="504F2E8E" w:rsidR="00010D8E" w:rsidRDefault="00010D8E" w:rsidP="00F205ED"/>
          <w:p w14:paraId="08B9ECEF" w14:textId="77777777" w:rsidR="00010D8E" w:rsidRDefault="00010D8E" w:rsidP="00F205ED"/>
          <w:p w14:paraId="5F6A32BA" w14:textId="77777777" w:rsidR="00F205ED" w:rsidRDefault="00F205ED" w:rsidP="00F17153"/>
          <w:p w14:paraId="044E7727" w14:textId="77777777" w:rsidR="00F17153" w:rsidRPr="00CA70F5" w:rsidRDefault="00F17153" w:rsidP="00BF0ABD">
            <w:pPr>
              <w:rPr>
                <w:highlight w:val="yellow"/>
              </w:rPr>
            </w:pPr>
          </w:p>
          <w:p w14:paraId="0CDA9A21" w14:textId="3FE3C96C" w:rsidR="00BF0ABD" w:rsidRDefault="00BF0ABD" w:rsidP="00206AB6"/>
          <w:p w14:paraId="0AE399D6" w14:textId="23C97A97" w:rsidR="00206AB6" w:rsidRDefault="00206AB6" w:rsidP="00206AB6">
            <w:pPr>
              <w:rPr>
                <w:rFonts w:ascii="Arial" w:hAnsi="Arial" w:cs="Arial"/>
                <w:sz w:val="20"/>
              </w:rPr>
            </w:pPr>
          </w:p>
          <w:p w14:paraId="0370A702" w14:textId="77777777" w:rsidR="00206AB6" w:rsidRPr="00206AB6" w:rsidRDefault="00206AB6" w:rsidP="00206AB6">
            <w:pPr>
              <w:rPr>
                <w:rFonts w:ascii="Arial" w:hAnsi="Arial" w:cs="Arial"/>
                <w:sz w:val="20"/>
              </w:rPr>
            </w:pPr>
          </w:p>
          <w:p w14:paraId="7FE41E66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471F7347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5B0AC474" w14:textId="77777777" w:rsidR="0056171F" w:rsidRPr="003770F4" w:rsidRDefault="0056171F" w:rsidP="0056171F">
            <w:pPr>
              <w:rPr>
                <w:rFonts w:ascii="Arial Black" w:hAnsi="Arial Black" w:cs="Arial"/>
              </w:rPr>
            </w:pPr>
            <w:r w:rsidRPr="003770F4">
              <w:rPr>
                <w:rFonts w:ascii="Arial Black" w:hAnsi="Arial Black" w:cs="Arial"/>
              </w:rPr>
              <w:lastRenderedPageBreak/>
              <w:t>Error Handling</w:t>
            </w:r>
          </w:p>
        </w:tc>
      </w:tr>
      <w:tr w:rsidR="0056171F" w:rsidRPr="00B927AB" w14:paraId="6A454C6C" w14:textId="77777777" w:rsidTr="009E71A0">
        <w:trPr>
          <w:cantSplit/>
        </w:trPr>
        <w:tc>
          <w:tcPr>
            <w:tcW w:w="2429" w:type="dxa"/>
          </w:tcPr>
          <w:p w14:paraId="1C963C2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Error scenarios and/or messages specific to this feature.</w:t>
            </w:r>
          </w:p>
        </w:tc>
        <w:tc>
          <w:tcPr>
            <w:tcW w:w="7921" w:type="dxa"/>
            <w:gridSpan w:val="4"/>
          </w:tcPr>
          <w:p w14:paraId="4A8EFB23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1F238B" w14:textId="77777777" w:rsidR="0056171F" w:rsidRDefault="0056171F" w:rsidP="00D14783"/>
    <w:p w14:paraId="24BE19CD" w14:textId="77777777" w:rsidR="0050289C" w:rsidRDefault="0050289C" w:rsidP="006715D0"/>
    <w:sectPr w:rsidR="0050289C" w:rsidSect="00CB04B1">
      <w:headerReference w:type="default" r:id="rId11"/>
      <w:footerReference w:type="default" r:id="rId12"/>
      <w:headerReference w:type="first" r:id="rId13"/>
      <w:pgSz w:w="12240" w:h="15840" w:code="9"/>
      <w:pgMar w:top="1599" w:right="737" w:bottom="1168" w:left="737" w:header="573" w:footer="3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CC013" w14:textId="77777777" w:rsidR="00291376" w:rsidRDefault="00291376" w:rsidP="00D14783">
      <w:r>
        <w:separator/>
      </w:r>
    </w:p>
  </w:endnote>
  <w:endnote w:type="continuationSeparator" w:id="0">
    <w:p w14:paraId="54392FD4" w14:textId="77777777" w:rsidR="00291376" w:rsidRDefault="00291376" w:rsidP="00D1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3653" w14:textId="12C1399F" w:rsidR="00554C23" w:rsidRPr="00D14783" w:rsidRDefault="00D14783" w:rsidP="00CB04B1">
    <w:pPr>
      <w:pStyle w:val="Footer"/>
      <w:tabs>
        <w:tab w:val="clear" w:pos="9990"/>
        <w:tab w:val="right" w:pos="10766"/>
      </w:tabs>
    </w:pPr>
    <w:r>
      <w:rPr>
        <w:b/>
        <w:sz w:val="20"/>
      </w:rPr>
      <w:br/>
    </w:r>
    <w:r w:rsidR="00D35955">
      <w:t>Travelport APIs</w:t>
    </w:r>
    <w:r w:rsidR="00EB78C0">
      <w:t xml:space="preserve"> Release Notes</w:t>
    </w:r>
    <w:r w:rsidR="00A56F66" w:rsidRPr="00D14783">
      <w:tab/>
      <w:t xml:space="preserve">Page </w:t>
    </w:r>
    <w:r w:rsidR="00A56F66" w:rsidRPr="00D14783">
      <w:fldChar w:fldCharType="begin"/>
    </w:r>
    <w:r w:rsidR="00A56F66" w:rsidRPr="00D14783">
      <w:instrText xml:space="preserve"> PAGE   \* MERGEFORMAT </w:instrText>
    </w:r>
    <w:r w:rsidR="00A56F66" w:rsidRPr="00D14783">
      <w:fldChar w:fldCharType="separate"/>
    </w:r>
    <w:r w:rsidR="006D0C13" w:rsidRPr="00D14783">
      <w:t>3</w:t>
    </w:r>
    <w:r w:rsidR="00A56F66" w:rsidRPr="00D14783">
      <w:fldChar w:fldCharType="end"/>
    </w:r>
  </w:p>
  <w:p w14:paraId="5611EE5C" w14:textId="77777777" w:rsidR="00D93363" w:rsidRPr="00E61C5C" w:rsidRDefault="00D93363" w:rsidP="00D1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B8858" w14:textId="77777777" w:rsidR="00291376" w:rsidRDefault="00291376" w:rsidP="00D14783">
      <w:r>
        <w:separator/>
      </w:r>
    </w:p>
  </w:footnote>
  <w:footnote w:type="continuationSeparator" w:id="0">
    <w:p w14:paraId="5CBAABE3" w14:textId="77777777" w:rsidR="00291376" w:rsidRDefault="00291376" w:rsidP="00D1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BA34" w14:textId="77777777" w:rsidR="00D93363" w:rsidRPr="00D14783" w:rsidRDefault="00191CAF" w:rsidP="00B96B8F">
    <w:pPr>
      <w:pStyle w:val="Header"/>
      <w:jc w:val="right"/>
    </w:pPr>
    <w:r>
      <w:rPr>
        <w:noProof/>
      </w:rPr>
      <w:drawing>
        <wp:inline distT="0" distB="0" distL="0" distR="0" wp14:anchorId="6CEADD2D" wp14:editId="093401B6">
          <wp:extent cx="358253" cy="358253"/>
          <wp:effectExtent l="0" t="0" r="0" b="0"/>
          <wp:docPr id="3" name="Picture 3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051" cy="391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14783">
      <w:t xml:space="preserve"> </w:t>
    </w:r>
    <w:r w:rsidR="00D14783" w:rsidRPr="00D1478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D4CC" w14:textId="180252DE" w:rsidR="003E4259" w:rsidRPr="00F02ABB" w:rsidRDefault="00C22903" w:rsidP="00F02ABB">
    <w:r>
      <w:rPr>
        <w:noProof/>
      </w:rPr>
      <w:drawing>
        <wp:inline distT="0" distB="0" distL="0" distR="0" wp14:anchorId="40B4276F" wp14:editId="5BD0AF9D">
          <wp:extent cx="2413124" cy="406421"/>
          <wp:effectExtent l="0" t="0" r="6350" b="0"/>
          <wp:docPr id="2" name="Picture 2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3124" cy="4064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8C1"/>
    <w:multiLevelType w:val="hybridMultilevel"/>
    <w:tmpl w:val="205E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F093A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" w15:restartNumberingAfterBreak="0">
    <w:nsid w:val="1884470A"/>
    <w:multiLevelType w:val="hybridMultilevel"/>
    <w:tmpl w:val="1CBA4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D44B1"/>
    <w:multiLevelType w:val="hybridMultilevel"/>
    <w:tmpl w:val="854E7DBA"/>
    <w:lvl w:ilvl="0" w:tplc="C3D687F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A4F8A"/>
    <w:multiLevelType w:val="hybridMultilevel"/>
    <w:tmpl w:val="1D5254E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4D003D1"/>
    <w:multiLevelType w:val="hybridMultilevel"/>
    <w:tmpl w:val="30F0C4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6C05D47"/>
    <w:multiLevelType w:val="hybridMultilevel"/>
    <w:tmpl w:val="48E0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57904"/>
    <w:multiLevelType w:val="hybridMultilevel"/>
    <w:tmpl w:val="8C6A2D7C"/>
    <w:lvl w:ilvl="0" w:tplc="3F46D09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8F7D14"/>
    <w:multiLevelType w:val="hybridMultilevel"/>
    <w:tmpl w:val="D81078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9A317DF"/>
    <w:multiLevelType w:val="hybridMultilevel"/>
    <w:tmpl w:val="1102B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23BA3"/>
    <w:multiLevelType w:val="hybridMultilevel"/>
    <w:tmpl w:val="4F9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44686"/>
    <w:multiLevelType w:val="hybridMultilevel"/>
    <w:tmpl w:val="9FD42B8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72E3C"/>
    <w:multiLevelType w:val="multilevel"/>
    <w:tmpl w:val="D040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2B157E"/>
    <w:multiLevelType w:val="multilevel"/>
    <w:tmpl w:val="5F20A19A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2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14" w15:restartNumberingAfterBreak="0">
    <w:nsid w:val="3CD320F8"/>
    <w:multiLevelType w:val="hybridMultilevel"/>
    <w:tmpl w:val="01F46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BA04A4"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T15Ct00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D60F7"/>
    <w:multiLevelType w:val="hybridMultilevel"/>
    <w:tmpl w:val="3DD0C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B4B19"/>
    <w:multiLevelType w:val="hybridMultilevel"/>
    <w:tmpl w:val="737CF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66649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8" w15:restartNumberingAfterBreak="0">
    <w:nsid w:val="47111320"/>
    <w:multiLevelType w:val="hybridMultilevel"/>
    <w:tmpl w:val="E33C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20B94"/>
    <w:multiLevelType w:val="hybridMultilevel"/>
    <w:tmpl w:val="9E8AC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51476"/>
    <w:multiLevelType w:val="multilevel"/>
    <w:tmpl w:val="0E3A3D10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21" w15:restartNumberingAfterBreak="0">
    <w:nsid w:val="5204282B"/>
    <w:multiLevelType w:val="hybridMultilevel"/>
    <w:tmpl w:val="BF00D422"/>
    <w:lvl w:ilvl="0" w:tplc="EB8AB4B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T15Ct0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4066D"/>
    <w:multiLevelType w:val="hybridMultilevel"/>
    <w:tmpl w:val="5D6C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C1713"/>
    <w:multiLevelType w:val="hybridMultilevel"/>
    <w:tmpl w:val="EE36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C598E"/>
    <w:multiLevelType w:val="hybridMultilevel"/>
    <w:tmpl w:val="B322B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307E6"/>
    <w:multiLevelType w:val="hybridMultilevel"/>
    <w:tmpl w:val="7F705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1A794D"/>
    <w:multiLevelType w:val="hybridMultilevel"/>
    <w:tmpl w:val="9A507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</w:num>
  <w:num w:numId="2">
    <w:abstractNumId w:val="12"/>
    <w:lvlOverride w:ilvl="0">
      <w:startOverride w:val="2"/>
    </w:lvlOverride>
  </w:num>
  <w:num w:numId="3">
    <w:abstractNumId w:val="19"/>
  </w:num>
  <w:num w:numId="4">
    <w:abstractNumId w:val="23"/>
  </w:num>
  <w:num w:numId="5">
    <w:abstractNumId w:val="4"/>
  </w:num>
  <w:num w:numId="6">
    <w:abstractNumId w:val="25"/>
  </w:num>
  <w:num w:numId="7">
    <w:abstractNumId w:val="2"/>
  </w:num>
  <w:num w:numId="8">
    <w:abstractNumId w:val="14"/>
  </w:num>
  <w:num w:numId="9">
    <w:abstractNumId w:val="21"/>
  </w:num>
  <w:num w:numId="10">
    <w:abstractNumId w:val="6"/>
  </w:num>
  <w:num w:numId="11">
    <w:abstractNumId w:val="0"/>
  </w:num>
  <w:num w:numId="12">
    <w:abstractNumId w:val="18"/>
  </w:num>
  <w:num w:numId="13">
    <w:abstractNumId w:val="22"/>
  </w:num>
  <w:num w:numId="14">
    <w:abstractNumId w:val="5"/>
  </w:num>
  <w:num w:numId="15">
    <w:abstractNumId w:val="8"/>
  </w:num>
  <w:num w:numId="16">
    <w:abstractNumId w:val="26"/>
  </w:num>
  <w:num w:numId="17">
    <w:abstractNumId w:val="9"/>
  </w:num>
  <w:num w:numId="18">
    <w:abstractNumId w:val="10"/>
  </w:num>
  <w:num w:numId="19">
    <w:abstractNumId w:val="15"/>
  </w:num>
  <w:num w:numId="20">
    <w:abstractNumId w:val="20"/>
  </w:num>
  <w:num w:numId="21">
    <w:abstractNumId w:val="13"/>
  </w:num>
  <w:num w:numId="22">
    <w:abstractNumId w:val="16"/>
  </w:num>
  <w:num w:numId="23">
    <w:abstractNumId w:val="17"/>
  </w:num>
  <w:num w:numId="24">
    <w:abstractNumId w:val="1"/>
  </w:num>
  <w:num w:numId="25">
    <w:abstractNumId w:val="11"/>
  </w:num>
  <w:num w:numId="26">
    <w:abstractNumId w:val="7"/>
  </w:num>
  <w:num w:numId="27">
    <w:abstractNumId w:val="2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D5"/>
    <w:rsid w:val="000028D5"/>
    <w:rsid w:val="00010D8E"/>
    <w:rsid w:val="00020E1A"/>
    <w:rsid w:val="00022EF9"/>
    <w:rsid w:val="00034CA8"/>
    <w:rsid w:val="00052674"/>
    <w:rsid w:val="000765F6"/>
    <w:rsid w:val="00077595"/>
    <w:rsid w:val="000927C2"/>
    <w:rsid w:val="00096F31"/>
    <w:rsid w:val="000A023D"/>
    <w:rsid w:val="000A6CA5"/>
    <w:rsid w:val="000B19EB"/>
    <w:rsid w:val="000E0CA0"/>
    <w:rsid w:val="000E149B"/>
    <w:rsid w:val="000F34D8"/>
    <w:rsid w:val="00114560"/>
    <w:rsid w:val="00122324"/>
    <w:rsid w:val="00125248"/>
    <w:rsid w:val="001317B3"/>
    <w:rsid w:val="00156383"/>
    <w:rsid w:val="00162260"/>
    <w:rsid w:val="00191CAF"/>
    <w:rsid w:val="00192B4B"/>
    <w:rsid w:val="0019385D"/>
    <w:rsid w:val="00194C68"/>
    <w:rsid w:val="0019557C"/>
    <w:rsid w:val="001A5973"/>
    <w:rsid w:val="001B4607"/>
    <w:rsid w:val="001B5237"/>
    <w:rsid w:val="00206AB6"/>
    <w:rsid w:val="00214C23"/>
    <w:rsid w:val="00244820"/>
    <w:rsid w:val="00253333"/>
    <w:rsid w:val="00253665"/>
    <w:rsid w:val="00280799"/>
    <w:rsid w:val="00285B34"/>
    <w:rsid w:val="00291376"/>
    <w:rsid w:val="002934EE"/>
    <w:rsid w:val="002A5878"/>
    <w:rsid w:val="002B6956"/>
    <w:rsid w:val="002C3070"/>
    <w:rsid w:val="002C3A24"/>
    <w:rsid w:val="002E776B"/>
    <w:rsid w:val="00306DDD"/>
    <w:rsid w:val="00315A5E"/>
    <w:rsid w:val="003172B3"/>
    <w:rsid w:val="00323052"/>
    <w:rsid w:val="0032467F"/>
    <w:rsid w:val="003408EF"/>
    <w:rsid w:val="003518EC"/>
    <w:rsid w:val="00355A54"/>
    <w:rsid w:val="003770F4"/>
    <w:rsid w:val="00392BAB"/>
    <w:rsid w:val="003C4E88"/>
    <w:rsid w:val="003C6A32"/>
    <w:rsid w:val="003E4259"/>
    <w:rsid w:val="00410579"/>
    <w:rsid w:val="00413D5C"/>
    <w:rsid w:val="00420757"/>
    <w:rsid w:val="00425C64"/>
    <w:rsid w:val="004323A4"/>
    <w:rsid w:val="0045471D"/>
    <w:rsid w:val="00457F2F"/>
    <w:rsid w:val="0046081E"/>
    <w:rsid w:val="00465B49"/>
    <w:rsid w:val="00467140"/>
    <w:rsid w:val="00473DA9"/>
    <w:rsid w:val="0048308C"/>
    <w:rsid w:val="004B2CB2"/>
    <w:rsid w:val="004B6B3A"/>
    <w:rsid w:val="004B7AE9"/>
    <w:rsid w:val="004C71F3"/>
    <w:rsid w:val="004D6563"/>
    <w:rsid w:val="004E0D26"/>
    <w:rsid w:val="0050289C"/>
    <w:rsid w:val="00506F9A"/>
    <w:rsid w:val="005413F2"/>
    <w:rsid w:val="00545E18"/>
    <w:rsid w:val="00552C3D"/>
    <w:rsid w:val="00554C23"/>
    <w:rsid w:val="0056082A"/>
    <w:rsid w:val="005610D7"/>
    <w:rsid w:val="0056171F"/>
    <w:rsid w:val="0058030D"/>
    <w:rsid w:val="005932AF"/>
    <w:rsid w:val="005B5754"/>
    <w:rsid w:val="005E5615"/>
    <w:rsid w:val="005E7E37"/>
    <w:rsid w:val="006123BF"/>
    <w:rsid w:val="00615F46"/>
    <w:rsid w:val="00622EDF"/>
    <w:rsid w:val="00624CEB"/>
    <w:rsid w:val="00634C57"/>
    <w:rsid w:val="00635299"/>
    <w:rsid w:val="006448DC"/>
    <w:rsid w:val="00650396"/>
    <w:rsid w:val="006505C1"/>
    <w:rsid w:val="006715D0"/>
    <w:rsid w:val="00691D8A"/>
    <w:rsid w:val="00694F40"/>
    <w:rsid w:val="006A0BBA"/>
    <w:rsid w:val="006C02E7"/>
    <w:rsid w:val="006D0C13"/>
    <w:rsid w:val="006D1775"/>
    <w:rsid w:val="006D5EEB"/>
    <w:rsid w:val="006E06D3"/>
    <w:rsid w:val="006E5B04"/>
    <w:rsid w:val="006E5CC3"/>
    <w:rsid w:val="007117A3"/>
    <w:rsid w:val="00711B17"/>
    <w:rsid w:val="007257CF"/>
    <w:rsid w:val="00733C2B"/>
    <w:rsid w:val="007355E6"/>
    <w:rsid w:val="00750006"/>
    <w:rsid w:val="007523BB"/>
    <w:rsid w:val="00753DE4"/>
    <w:rsid w:val="0076773C"/>
    <w:rsid w:val="00787660"/>
    <w:rsid w:val="00790FA3"/>
    <w:rsid w:val="00794BB7"/>
    <w:rsid w:val="007A7F24"/>
    <w:rsid w:val="007B60F7"/>
    <w:rsid w:val="007B72A9"/>
    <w:rsid w:val="007C6571"/>
    <w:rsid w:val="007D2A4E"/>
    <w:rsid w:val="007D3658"/>
    <w:rsid w:val="007E7F5A"/>
    <w:rsid w:val="008001D5"/>
    <w:rsid w:val="0080556B"/>
    <w:rsid w:val="008103B1"/>
    <w:rsid w:val="00873A2F"/>
    <w:rsid w:val="00894B59"/>
    <w:rsid w:val="0089681C"/>
    <w:rsid w:val="00896D38"/>
    <w:rsid w:val="00897D1C"/>
    <w:rsid w:val="008A233E"/>
    <w:rsid w:val="008B41D5"/>
    <w:rsid w:val="008B6EDB"/>
    <w:rsid w:val="008E4C43"/>
    <w:rsid w:val="008E50D7"/>
    <w:rsid w:val="00911EB0"/>
    <w:rsid w:val="0091610B"/>
    <w:rsid w:val="00917459"/>
    <w:rsid w:val="00932B85"/>
    <w:rsid w:val="00935991"/>
    <w:rsid w:val="00950918"/>
    <w:rsid w:val="0095356C"/>
    <w:rsid w:val="00980D93"/>
    <w:rsid w:val="009909D8"/>
    <w:rsid w:val="009A0767"/>
    <w:rsid w:val="009E4F92"/>
    <w:rsid w:val="00A028B7"/>
    <w:rsid w:val="00A107F5"/>
    <w:rsid w:val="00A33DCF"/>
    <w:rsid w:val="00A52DDF"/>
    <w:rsid w:val="00A55966"/>
    <w:rsid w:val="00A569BE"/>
    <w:rsid w:val="00A56F66"/>
    <w:rsid w:val="00A64B75"/>
    <w:rsid w:val="00A66F6B"/>
    <w:rsid w:val="00A967A5"/>
    <w:rsid w:val="00AA2B38"/>
    <w:rsid w:val="00AC334E"/>
    <w:rsid w:val="00AE4434"/>
    <w:rsid w:val="00B01B0F"/>
    <w:rsid w:val="00B0718B"/>
    <w:rsid w:val="00B14B1D"/>
    <w:rsid w:val="00B265BA"/>
    <w:rsid w:val="00B425B4"/>
    <w:rsid w:val="00B65ACC"/>
    <w:rsid w:val="00B67B99"/>
    <w:rsid w:val="00B72604"/>
    <w:rsid w:val="00B96B8F"/>
    <w:rsid w:val="00BA0F36"/>
    <w:rsid w:val="00BB16D6"/>
    <w:rsid w:val="00BB7F56"/>
    <w:rsid w:val="00BC01DF"/>
    <w:rsid w:val="00BD0CAE"/>
    <w:rsid w:val="00BD2DAA"/>
    <w:rsid w:val="00BD6417"/>
    <w:rsid w:val="00BE0DB1"/>
    <w:rsid w:val="00BF0ABD"/>
    <w:rsid w:val="00BF2A4F"/>
    <w:rsid w:val="00BF3B1E"/>
    <w:rsid w:val="00C04F54"/>
    <w:rsid w:val="00C10BA0"/>
    <w:rsid w:val="00C22903"/>
    <w:rsid w:val="00C2413E"/>
    <w:rsid w:val="00C46782"/>
    <w:rsid w:val="00C61178"/>
    <w:rsid w:val="00C9092E"/>
    <w:rsid w:val="00CA077A"/>
    <w:rsid w:val="00CA61CD"/>
    <w:rsid w:val="00CB04B1"/>
    <w:rsid w:val="00CC46D8"/>
    <w:rsid w:val="00CC53AE"/>
    <w:rsid w:val="00CD13A8"/>
    <w:rsid w:val="00CE1296"/>
    <w:rsid w:val="00D14783"/>
    <w:rsid w:val="00D14B58"/>
    <w:rsid w:val="00D23A69"/>
    <w:rsid w:val="00D35955"/>
    <w:rsid w:val="00D54218"/>
    <w:rsid w:val="00D56B80"/>
    <w:rsid w:val="00D60AFE"/>
    <w:rsid w:val="00D60D1A"/>
    <w:rsid w:val="00D93363"/>
    <w:rsid w:val="00D9788B"/>
    <w:rsid w:val="00DB68B0"/>
    <w:rsid w:val="00DC08C7"/>
    <w:rsid w:val="00DC58F6"/>
    <w:rsid w:val="00DD75E0"/>
    <w:rsid w:val="00DE0E2A"/>
    <w:rsid w:val="00DF784A"/>
    <w:rsid w:val="00E005E0"/>
    <w:rsid w:val="00E028DA"/>
    <w:rsid w:val="00E02D4D"/>
    <w:rsid w:val="00E1262A"/>
    <w:rsid w:val="00E1289C"/>
    <w:rsid w:val="00E61C5C"/>
    <w:rsid w:val="00E77D19"/>
    <w:rsid w:val="00E962A7"/>
    <w:rsid w:val="00EB78C0"/>
    <w:rsid w:val="00EC2A0D"/>
    <w:rsid w:val="00EF7CB2"/>
    <w:rsid w:val="00F02ABB"/>
    <w:rsid w:val="00F1516B"/>
    <w:rsid w:val="00F17153"/>
    <w:rsid w:val="00F205ED"/>
    <w:rsid w:val="00F25D68"/>
    <w:rsid w:val="00F36ADA"/>
    <w:rsid w:val="00F51878"/>
    <w:rsid w:val="00F6605B"/>
    <w:rsid w:val="00F82256"/>
    <w:rsid w:val="00F93CDD"/>
    <w:rsid w:val="00FA3DC9"/>
    <w:rsid w:val="00FC5C2A"/>
    <w:rsid w:val="00FC6417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142E53D"/>
  <w15:docId w15:val="{1D2BC9D1-32F4-4A04-9CB1-B499D781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B8F"/>
    <w:pPr>
      <w:widowControl w:val="0"/>
      <w:spacing w:after="240"/>
    </w:pPr>
    <w:rPr>
      <w:rFonts w:asciiTheme="minorHAnsi" w:eastAsia="Arial" w:hAnsiTheme="minorHAnsi" w:cstheme="minorBidi"/>
      <w:color w:val="000000" w:themeColor="text1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689A"/>
    <w:pPr>
      <w:keepNext/>
      <w:keepLines/>
      <w:spacing w:before="120"/>
      <w:outlineLvl w:val="0"/>
    </w:pPr>
    <w:rPr>
      <w:rFonts w:ascii="Impact" w:eastAsiaTheme="majorEastAsia" w:hAnsi="Impact" w:cs="Times New Roman (Headings CS)"/>
      <w:caps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1"/>
    <w:unhideWhenUsed/>
    <w:qFormat/>
    <w:rsid w:val="00FF689A"/>
    <w:pPr>
      <w:spacing w:before="240" w:after="120"/>
      <w:outlineLvl w:val="1"/>
    </w:pPr>
    <w:rPr>
      <w:rFonts w:asciiTheme="majorHAnsi" w:hAnsiTheme="majorHAnsi"/>
      <w:b/>
      <w:caps w:val="0"/>
      <w:sz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B96B8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89A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D14783"/>
    <w:pPr>
      <w:pBdr>
        <w:bottom w:val="single" w:sz="4" w:space="1" w:color="000000" w:themeColor="text1"/>
      </w:pBdr>
    </w:pPr>
    <w:rPr>
      <w:sz w:val="16"/>
    </w:rPr>
  </w:style>
  <w:style w:type="paragraph" w:styleId="Footer">
    <w:name w:val="footer"/>
    <w:link w:val="FooterChar"/>
    <w:uiPriority w:val="99"/>
    <w:rsid w:val="00D14783"/>
    <w:pPr>
      <w:pBdr>
        <w:top w:val="single" w:sz="4" w:space="1" w:color="auto"/>
      </w:pBdr>
      <w:tabs>
        <w:tab w:val="right" w:pos="9990"/>
      </w:tabs>
    </w:pPr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F689A"/>
    <w:rPr>
      <w:rFonts w:ascii="Impact" w:eastAsiaTheme="majorEastAsia" w:hAnsi="Impact" w:cs="Times New Roman (Headings CS)"/>
      <w:caps/>
      <w:color w:val="000000" w:themeColor="text1"/>
      <w:sz w:val="48"/>
      <w:szCs w:val="32"/>
    </w:rPr>
  </w:style>
  <w:style w:type="character" w:styleId="Hyperlink">
    <w:name w:val="Hyperlink"/>
    <w:basedOn w:val="DefaultParagraphFont"/>
    <w:uiPriority w:val="99"/>
    <w:unhideWhenUsed/>
    <w:rsid w:val="007B72A9"/>
    <w:rPr>
      <w:rFonts w:asciiTheme="minorHAnsi" w:hAnsiTheme="minorHAnsi"/>
      <w:color w:val="4E6659" w:themeColor="text2"/>
      <w:sz w:val="20"/>
      <w:szCs w:val="20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B72A9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F689A"/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7B72A9"/>
    <w:pPr>
      <w:spacing w:before="0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14B1D"/>
    <w:rPr>
      <w:b/>
    </w:rPr>
  </w:style>
  <w:style w:type="paragraph" w:styleId="Title">
    <w:name w:val="Title"/>
    <w:next w:val="Normal"/>
    <w:link w:val="TitleChar"/>
    <w:uiPriority w:val="10"/>
    <w:qFormat/>
    <w:rsid w:val="007B72A9"/>
    <w:pPr>
      <w:contextualSpacing/>
      <w:jc w:val="center"/>
    </w:pPr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72A9"/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paragraph" w:styleId="ListParagraph">
    <w:name w:val="List Paragraph"/>
    <w:basedOn w:val="Normal"/>
    <w:uiPriority w:val="34"/>
    <w:qFormat/>
    <w:rsid w:val="00B14B1D"/>
    <w:pPr>
      <w:numPr>
        <w:numId w:val="26"/>
      </w:numPr>
      <w:spacing w:after="120"/>
      <w:ind w:left="284" w:hanging="284"/>
    </w:pPr>
  </w:style>
  <w:style w:type="table" w:styleId="TableGrid">
    <w:name w:val="Table Grid"/>
    <w:basedOn w:val="TableNormal"/>
    <w:uiPriority w:val="59"/>
    <w:rsid w:val="00A52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D14783"/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1"/>
    <w:rsid w:val="00FF689A"/>
    <w:rPr>
      <w:rFonts w:asciiTheme="majorHAnsi" w:eastAsiaTheme="majorEastAsia" w:hAnsiTheme="majorHAnsi" w:cs="Times New Roman (Headings CS)"/>
      <w:b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B96B8F"/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customStyle="1" w:styleId="ImageCaption">
    <w:name w:val="Image_Caption"/>
    <w:basedOn w:val="Normal"/>
    <w:link w:val="ImageCaptionChar"/>
    <w:qFormat/>
    <w:rsid w:val="007B72A9"/>
    <w:rPr>
      <w:i/>
      <w:sz w:val="16"/>
    </w:rPr>
  </w:style>
  <w:style w:type="character" w:customStyle="1" w:styleId="ImageCaptionChar">
    <w:name w:val="Image_Caption Char"/>
    <w:basedOn w:val="DefaultParagraphFont"/>
    <w:link w:val="ImageCaption"/>
    <w:rsid w:val="007B72A9"/>
    <w:rPr>
      <w:rFonts w:asciiTheme="minorHAnsi" w:eastAsia="Arial" w:hAnsiTheme="minorHAnsi" w:cstheme="minorBidi"/>
      <w:i/>
      <w:color w:val="000000" w:themeColor="text1"/>
      <w:sz w:val="16"/>
    </w:rPr>
  </w:style>
  <w:style w:type="paragraph" w:styleId="TOC3">
    <w:name w:val="toc 3"/>
    <w:basedOn w:val="Normal"/>
    <w:next w:val="Normal"/>
    <w:autoRedefine/>
    <w:uiPriority w:val="39"/>
    <w:unhideWhenUsed/>
    <w:rsid w:val="00FF689A"/>
    <w:pPr>
      <w:spacing w:after="100"/>
      <w:ind w:left="400"/>
    </w:pPr>
  </w:style>
  <w:style w:type="table" w:styleId="GridTable4-Accent3">
    <w:name w:val="Grid Table 4 Accent 3"/>
    <w:basedOn w:val="TableNormal"/>
    <w:uiPriority w:val="49"/>
    <w:rsid w:val="000028D5"/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6659" w:themeColor="accent3"/>
          <w:left w:val="single" w:sz="4" w:space="0" w:color="4E6659" w:themeColor="accent3"/>
          <w:bottom w:val="single" w:sz="4" w:space="0" w:color="4E6659" w:themeColor="accent3"/>
          <w:right w:val="single" w:sz="4" w:space="0" w:color="4E6659" w:themeColor="accent3"/>
          <w:insideH w:val="nil"/>
          <w:insideV w:val="nil"/>
        </w:tcBorders>
        <w:shd w:val="clear" w:color="auto" w:fill="4E6659" w:themeFill="accent3"/>
      </w:tcPr>
    </w:tblStylePr>
    <w:tblStylePr w:type="lastRow">
      <w:rPr>
        <w:b/>
        <w:bCs/>
      </w:rPr>
      <w:tblPr/>
      <w:tcPr>
        <w:tcBorders>
          <w:top w:val="double" w:sz="4" w:space="0" w:color="4E66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PlainTable1">
    <w:name w:val="Plain Table 1"/>
    <w:basedOn w:val="TableNormal"/>
    <w:uiPriority w:val="41"/>
    <w:rsid w:val="000028D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sbrace">
    <w:name w:val="sbrace"/>
    <w:basedOn w:val="DefaultParagraphFont"/>
    <w:rsid w:val="0056171F"/>
  </w:style>
  <w:style w:type="table" w:styleId="TableGridLight">
    <w:name w:val="Grid Table Light"/>
    <w:basedOn w:val="TableNormal"/>
    <w:uiPriority w:val="40"/>
    <w:rsid w:val="0056171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3">
    <w:name w:val="Grid Table 2 Accent 3"/>
    <w:basedOn w:val="TableNormal"/>
    <w:uiPriority w:val="47"/>
    <w:rsid w:val="005932AF"/>
    <w:tblPr>
      <w:tblStyleRowBandSize w:val="1"/>
      <w:tblStyleColBandSize w:val="1"/>
      <w:tblBorders>
        <w:top w:val="single" w:sz="2" w:space="0" w:color="8EA99A" w:themeColor="accent3" w:themeTint="99"/>
        <w:bottom w:val="single" w:sz="2" w:space="0" w:color="8EA99A" w:themeColor="accent3" w:themeTint="99"/>
        <w:insideH w:val="single" w:sz="2" w:space="0" w:color="8EA99A" w:themeColor="accent3" w:themeTint="99"/>
        <w:insideV w:val="single" w:sz="2" w:space="0" w:color="8EA99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99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99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32B85"/>
    <w:rPr>
      <w:color w:val="3A4C42" w:themeColor="accent3" w:themeShade="BF"/>
    </w:rPr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EA99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99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162260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55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color w:val="auto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9557C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rsid w:val="00CE129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y.Kennedy\OneDrive%20-%20Travelport\Documents\Custom%20Office%20Templates\TravelportUS%20Letter%20user%20guide%202021.dotx" TargetMode="External"/></Relationships>
</file>

<file path=word/theme/theme1.xml><?xml version="1.0" encoding="utf-8"?>
<a:theme xmlns:a="http://schemas.openxmlformats.org/drawingml/2006/main" name="Travelport Theme 2021">
  <a:themeElements>
    <a:clrScheme name="NEW Travelport">
      <a:dk1>
        <a:srgbClr val="000000"/>
      </a:dk1>
      <a:lt1>
        <a:srgbClr val="FFFFFF"/>
      </a:lt1>
      <a:dk2>
        <a:srgbClr val="4E6659"/>
      </a:dk2>
      <a:lt2>
        <a:srgbClr val="F7E3CB"/>
      </a:lt2>
      <a:accent1>
        <a:srgbClr val="FF5E6F"/>
      </a:accent1>
      <a:accent2>
        <a:srgbClr val="0A121A"/>
      </a:accent2>
      <a:accent3>
        <a:srgbClr val="4E6659"/>
      </a:accent3>
      <a:accent4>
        <a:srgbClr val="F7E3CB"/>
      </a:accent4>
      <a:accent5>
        <a:srgbClr val="FF5E6F"/>
      </a:accent5>
      <a:accent6>
        <a:srgbClr val="0A121A"/>
      </a:accent6>
      <a:hlink>
        <a:srgbClr val="4E6659"/>
      </a:hlink>
      <a:folHlink>
        <a:srgbClr val="FF5E6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ravelport Theme 2021" id="{F2AABD65-A474-5149-BACB-CFD6E9A94519}" vid="{438916DB-E903-004C-8FAE-C395BA04D5D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137BCC2B5294691BC65C2FF6ABA1B" ma:contentTypeVersion="6" ma:contentTypeDescription="Create a new document." ma:contentTypeScope="" ma:versionID="4f21fb4a82c59be0f07c5acb1ca53528">
  <xsd:schema xmlns:xsd="http://www.w3.org/2001/XMLSchema" xmlns:xs="http://www.w3.org/2001/XMLSchema" xmlns:p="http://schemas.microsoft.com/office/2006/metadata/properties" xmlns:ns2="c443a90d-d783-4b9f-bfa9-99978ed1f3d7" targetNamespace="http://schemas.microsoft.com/office/2006/metadata/properties" ma:root="true" ma:fieldsID="432c98aae163b7f708ec4555a0270704" ns2:_="">
    <xsd:import namespace="c443a90d-d783-4b9f-bfa9-99978ed1f3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3a90d-d783-4b9f-bfa9-99978ed1f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6A1034-9C88-4489-ABF3-5960C044EC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3F42A5-5BD9-46F3-9340-DC28F6EA7F4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F903E30-3F89-4A32-9B7E-4026315C7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43a90d-d783-4b9f-bfa9-99978ed1f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AA5A77-D3B3-4460-AB71-98439A0062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TravelportUS Letter user guide 2021.dotx</Template>
  <TotalTime>10</TotalTime>
  <Pages>8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Grey worldwide</Company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Mary</dc:creator>
  <cp:lastModifiedBy>Price, James</cp:lastModifiedBy>
  <cp:revision>7</cp:revision>
  <cp:lastPrinted>2014-07-24T10:51:00Z</cp:lastPrinted>
  <dcterms:created xsi:type="dcterms:W3CDTF">2022-02-28T19:09:00Z</dcterms:created>
  <dcterms:modified xsi:type="dcterms:W3CDTF">2022-03-01T01:08:00Z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0x01010097B137BCC2B5294691BC65C2FF6ABA1B</vt:lpwstr>
  </property>
</Properties>
</file>